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4BC7E" w14:textId="0235A25B" w:rsidR="00A63563" w:rsidRPr="00996ADA" w:rsidRDefault="00A63563" w:rsidP="0088244C">
      <w:pPr>
        <w:spacing w:line="360" w:lineRule="auto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996ADA">
        <w:rPr>
          <w:rFonts w:ascii="Calibri" w:hAnsi="Calibri" w:cs="Calibri"/>
          <w:b/>
          <w:color w:val="000000" w:themeColor="text1"/>
          <w:sz w:val="20"/>
          <w:szCs w:val="20"/>
        </w:rPr>
        <w:t xml:space="preserve">PROCESO </w:t>
      </w:r>
      <w:r w:rsidR="00D860CF" w:rsidRPr="00996ADA">
        <w:rPr>
          <w:rFonts w:ascii="Calibri" w:hAnsi="Calibri" w:cs="Calibri"/>
          <w:b/>
          <w:color w:val="000000" w:themeColor="text1"/>
          <w:sz w:val="20"/>
          <w:szCs w:val="20"/>
        </w:rPr>
        <w:t>GESTIÓN DEL TALENTO HUMANO</w:t>
      </w:r>
    </w:p>
    <w:p w14:paraId="56E02EE0" w14:textId="77777777" w:rsidR="00A63563" w:rsidRPr="00996ADA" w:rsidRDefault="00D860CF" w:rsidP="0088244C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hyperlink r:id="rId11" w:tooltip="Descargar el documento" w:history="1">
        <w:r w:rsidRPr="00996ADA">
          <w:rPr>
            <w:rFonts w:ascii="Calibri" w:hAnsi="Calibri" w:cs="Calibri"/>
            <w:b/>
            <w:sz w:val="20"/>
            <w:szCs w:val="20"/>
          </w:rPr>
          <w:t>FORMATO INFORME MENSUAL EJECUCIÓN CONTRACTUAL</w:t>
        </w:r>
      </w:hyperlink>
    </w:p>
    <w:p w14:paraId="71732003" w14:textId="77777777" w:rsidR="00D860CF" w:rsidRPr="00996ADA" w:rsidRDefault="00D860CF" w:rsidP="00367452">
      <w:pPr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8A00EB8" w14:textId="11654AF2" w:rsidR="00D860CF" w:rsidRPr="00996ADA" w:rsidRDefault="005F2D9B" w:rsidP="0088244C">
      <w:pPr>
        <w:pStyle w:val="Sinespaciado"/>
        <w:tabs>
          <w:tab w:val="center" w:pos="4419"/>
        </w:tabs>
        <w:ind w:left="4678"/>
        <w:rPr>
          <w:rFonts w:ascii="Calibri" w:hAnsi="Calibri" w:cs="Calibri"/>
          <w:color w:val="000000" w:themeColor="text1"/>
          <w:sz w:val="20"/>
          <w:szCs w:val="20"/>
        </w:rPr>
      </w:pPr>
      <w:r w:rsidRPr="00996ADA">
        <w:rPr>
          <w:rFonts w:ascii="Calibri" w:hAnsi="Calibri" w:cs="Calibri"/>
          <w:color w:val="000000" w:themeColor="text1"/>
          <w:sz w:val="20"/>
          <w:szCs w:val="20"/>
        </w:rPr>
        <w:tab/>
      </w:r>
      <w:r w:rsidRPr="00996ADA">
        <w:rPr>
          <w:rFonts w:ascii="Calibri" w:hAnsi="Calibri" w:cs="Calibri"/>
          <w:color w:val="000000" w:themeColor="text1"/>
          <w:sz w:val="20"/>
          <w:szCs w:val="20"/>
        </w:rPr>
        <w:tab/>
      </w:r>
      <w:r w:rsidRPr="00996ADA">
        <w:rPr>
          <w:rFonts w:ascii="Calibri" w:hAnsi="Calibri" w:cs="Calibri"/>
          <w:color w:val="000000" w:themeColor="text1"/>
          <w:sz w:val="20"/>
          <w:szCs w:val="20"/>
        </w:rPr>
        <w:tab/>
      </w:r>
      <w:r w:rsidR="009E2C20">
        <w:rPr>
          <w:rFonts w:ascii="Calibri" w:hAnsi="Calibri" w:cs="Calibri"/>
          <w:color w:val="000000" w:themeColor="text1"/>
          <w:sz w:val="20"/>
          <w:szCs w:val="20"/>
        </w:rPr>
        <w:t>Mayo</w:t>
      </w:r>
      <w:r w:rsidR="00762253" w:rsidRPr="00996ADA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8E7BA0" w:rsidRPr="00996ADA">
        <w:rPr>
          <w:rFonts w:ascii="Calibri" w:hAnsi="Calibri" w:cs="Calibri"/>
          <w:color w:val="000000" w:themeColor="text1"/>
          <w:sz w:val="20"/>
          <w:szCs w:val="20"/>
        </w:rPr>
        <w:t>de 202</w:t>
      </w:r>
      <w:r w:rsidR="00641A73" w:rsidRPr="00996ADA">
        <w:rPr>
          <w:rFonts w:ascii="Calibri" w:hAnsi="Calibri" w:cs="Calibri"/>
          <w:color w:val="000000" w:themeColor="text1"/>
          <w:sz w:val="20"/>
          <w:szCs w:val="20"/>
        </w:rPr>
        <w:t>5</w:t>
      </w:r>
    </w:p>
    <w:p w14:paraId="626CD72B" w14:textId="77777777" w:rsidR="00BF75FA" w:rsidRPr="00996ADA" w:rsidRDefault="00D860CF" w:rsidP="00367452">
      <w:pPr>
        <w:pStyle w:val="Sinespaciad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</w:pPr>
      <w:r w:rsidRPr="00996ADA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>Señor (a)</w:t>
      </w:r>
    </w:p>
    <w:p w14:paraId="250BAF32" w14:textId="6FEC9714" w:rsidR="008E7BA0" w:rsidRPr="00996ADA" w:rsidRDefault="00220C4E" w:rsidP="00367452">
      <w:pPr>
        <w:pStyle w:val="Sinespaciado"/>
        <w:jc w:val="both"/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es-ES"/>
        </w:rPr>
      </w:pPr>
      <w:r w:rsidRPr="00996ADA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es-ES"/>
        </w:rPr>
        <w:t>Adriana Nieto</w:t>
      </w:r>
      <w:r w:rsidR="00EC3542" w:rsidRPr="00996ADA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es-ES"/>
        </w:rPr>
        <w:t xml:space="preserve"> Vélez</w:t>
      </w:r>
    </w:p>
    <w:p w14:paraId="3DDA381A" w14:textId="6E196CDF" w:rsidR="008E7BA0" w:rsidRPr="00996ADA" w:rsidRDefault="00D860CF" w:rsidP="00367452">
      <w:pPr>
        <w:pStyle w:val="Default"/>
        <w:jc w:val="both"/>
        <w:rPr>
          <w:rFonts w:ascii="Calibri" w:hAnsi="Calibri" w:cs="Calibri"/>
          <w:bCs/>
          <w:sz w:val="20"/>
          <w:szCs w:val="20"/>
        </w:rPr>
      </w:pPr>
      <w:r w:rsidRPr="00996ADA">
        <w:rPr>
          <w:rFonts w:ascii="Calibri" w:hAnsi="Calibri" w:cs="Calibri"/>
          <w:color w:val="000000" w:themeColor="text1"/>
          <w:sz w:val="20"/>
          <w:szCs w:val="20"/>
          <w:lang w:val="es-ES"/>
        </w:rPr>
        <w:t xml:space="preserve">SUPERVISOR(A) CONTRATO No. </w:t>
      </w:r>
      <w:bookmarkStart w:id="0" w:name="_Hlk184752382"/>
      <w:r w:rsidR="00641A73" w:rsidRPr="00996ADA">
        <w:rPr>
          <w:rFonts w:ascii="Calibri" w:hAnsi="Calibri" w:cs="Calibri"/>
          <w:color w:val="000000" w:themeColor="text1"/>
          <w:sz w:val="20"/>
          <w:szCs w:val="20"/>
          <w:lang w:val="es-ES" w:eastAsia="es-CO"/>
        </w:rPr>
        <w:t xml:space="preserve">CO1.PCCNTR.7229875 </w:t>
      </w:r>
      <w:r w:rsidR="008E7BA0" w:rsidRPr="00996ADA">
        <w:rPr>
          <w:rFonts w:ascii="Calibri" w:hAnsi="Calibri" w:cs="Calibri"/>
          <w:color w:val="000000" w:themeColor="text1"/>
          <w:sz w:val="20"/>
          <w:szCs w:val="20"/>
          <w:lang w:val="es-ES" w:eastAsia="es-CO"/>
        </w:rPr>
        <w:t>de 202</w:t>
      </w:r>
      <w:bookmarkEnd w:id="0"/>
      <w:r w:rsidR="00641A73" w:rsidRPr="00996ADA">
        <w:rPr>
          <w:rFonts w:ascii="Calibri" w:hAnsi="Calibri" w:cs="Calibri"/>
          <w:color w:val="000000" w:themeColor="text1"/>
          <w:sz w:val="20"/>
          <w:szCs w:val="20"/>
          <w:lang w:val="es-ES" w:eastAsia="es-CO"/>
        </w:rPr>
        <w:t>5</w:t>
      </w:r>
    </w:p>
    <w:p w14:paraId="339265FA" w14:textId="3CD1BC3C" w:rsidR="008E7BA0" w:rsidRPr="00996ADA" w:rsidRDefault="008E7BA0" w:rsidP="00367452">
      <w:pPr>
        <w:pStyle w:val="Sinespaciad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</w:pPr>
      <w:r w:rsidRPr="00996ADA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>Coordinador</w:t>
      </w:r>
      <w:r w:rsidR="001F523D" w:rsidRPr="00996ADA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>a</w:t>
      </w:r>
    </w:p>
    <w:p w14:paraId="125EFF31" w14:textId="77777777" w:rsidR="008E7BA0" w:rsidRPr="00996ADA" w:rsidRDefault="008E7BA0" w:rsidP="00367452">
      <w:pPr>
        <w:pStyle w:val="Sinespaciad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</w:pPr>
      <w:r w:rsidRPr="00996ADA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 xml:space="preserve">Servicio Médico Asistencial </w:t>
      </w:r>
    </w:p>
    <w:p w14:paraId="6170A655" w14:textId="77777777" w:rsidR="008E7BA0" w:rsidRPr="00996ADA" w:rsidRDefault="008E7BA0" w:rsidP="00367452">
      <w:pPr>
        <w:pStyle w:val="Sinespaciad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</w:pPr>
      <w:r w:rsidRPr="00996ADA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 xml:space="preserve">Cali </w:t>
      </w:r>
    </w:p>
    <w:p w14:paraId="4B5430D0" w14:textId="25A83838" w:rsidR="00D860CF" w:rsidRPr="00996ADA" w:rsidRDefault="00D860CF" w:rsidP="00367452">
      <w:pPr>
        <w:ind w:left="4678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996ADA">
        <w:rPr>
          <w:rFonts w:ascii="Calibri" w:hAnsi="Calibri" w:cs="Calibri"/>
          <w:b/>
          <w:color w:val="000000" w:themeColor="text1"/>
          <w:sz w:val="20"/>
          <w:szCs w:val="20"/>
          <w:lang w:val="es-ES"/>
        </w:rPr>
        <w:t>Asunto:</w:t>
      </w:r>
      <w:r w:rsidRPr="00996ADA">
        <w:rPr>
          <w:rFonts w:ascii="Calibri" w:hAnsi="Calibri" w:cs="Calibri"/>
          <w:color w:val="000000" w:themeColor="text1"/>
          <w:sz w:val="20"/>
          <w:szCs w:val="20"/>
          <w:lang w:val="es-ES"/>
        </w:rPr>
        <w:t xml:space="preserve"> </w:t>
      </w:r>
      <w:r w:rsidRPr="00996ADA">
        <w:rPr>
          <w:rFonts w:ascii="Calibri" w:hAnsi="Calibri" w:cs="Calibri"/>
          <w:color w:val="000000" w:themeColor="text1"/>
          <w:sz w:val="20"/>
          <w:szCs w:val="20"/>
        </w:rPr>
        <w:t>Informe mensual de ejecución contractual Mes</w:t>
      </w:r>
      <w:r w:rsidR="001C5DFA" w:rsidRPr="00996ADA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9E2C20">
        <w:rPr>
          <w:rFonts w:ascii="Calibri" w:hAnsi="Calibri" w:cs="Calibri"/>
          <w:color w:val="000000" w:themeColor="text1"/>
          <w:sz w:val="20"/>
          <w:szCs w:val="20"/>
        </w:rPr>
        <w:t>Mayo</w:t>
      </w:r>
      <w:r w:rsidR="00A743AB">
        <w:rPr>
          <w:rFonts w:ascii="Calibri" w:hAnsi="Calibri" w:cs="Calibri"/>
          <w:color w:val="000000" w:themeColor="text1"/>
          <w:sz w:val="20"/>
          <w:szCs w:val="20"/>
        </w:rPr>
        <w:t xml:space="preserve"> del 2025</w:t>
      </w:r>
    </w:p>
    <w:p w14:paraId="0B6D25DF" w14:textId="77777777" w:rsidR="00996D44" w:rsidRPr="00996ADA" w:rsidRDefault="00996D44" w:rsidP="00367452">
      <w:pPr>
        <w:ind w:left="4678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77E16AD5" w14:textId="37B9525F" w:rsidR="00D860CF" w:rsidRPr="00A0680B" w:rsidRDefault="00D860CF" w:rsidP="00367452">
      <w:pPr>
        <w:pStyle w:val="Sinespaciado"/>
        <w:jc w:val="both"/>
        <w:rPr>
          <w:rFonts w:ascii="Calibri" w:hAnsi="Calibri" w:cs="Calibri"/>
          <w:sz w:val="18"/>
          <w:szCs w:val="18"/>
        </w:rPr>
      </w:pPr>
      <w:r w:rsidRPr="00A0680B">
        <w:rPr>
          <w:rFonts w:ascii="Calibri" w:hAnsi="Calibri" w:cs="Calibri"/>
          <w:b/>
          <w:sz w:val="18"/>
          <w:szCs w:val="18"/>
          <w:lang w:val="es-ES"/>
        </w:rPr>
        <w:t>Referencia:</w:t>
      </w:r>
      <w:r w:rsidRPr="00A0680B">
        <w:rPr>
          <w:rFonts w:ascii="Calibri" w:hAnsi="Calibri" w:cs="Calibri"/>
          <w:sz w:val="18"/>
          <w:szCs w:val="18"/>
        </w:rPr>
        <w:t xml:space="preserve"> No </w:t>
      </w:r>
      <w:r w:rsidR="00641A73" w:rsidRPr="00A0680B">
        <w:rPr>
          <w:rFonts w:ascii="Calibri" w:hAnsi="Calibri" w:cs="Calibri"/>
          <w:color w:val="000000" w:themeColor="text1"/>
          <w:sz w:val="18"/>
          <w:szCs w:val="18"/>
          <w:lang w:val="es-ES"/>
        </w:rPr>
        <w:t>7229875</w:t>
      </w:r>
      <w:r w:rsidR="001F523D" w:rsidRPr="00A0680B">
        <w:rPr>
          <w:rFonts w:ascii="Calibri" w:hAnsi="Calibri" w:cs="Calibri"/>
          <w:sz w:val="18"/>
          <w:szCs w:val="18"/>
        </w:rPr>
        <w:t xml:space="preserve"> </w:t>
      </w:r>
      <w:r w:rsidRPr="00A0680B">
        <w:rPr>
          <w:rFonts w:ascii="Calibri" w:hAnsi="Calibri" w:cs="Calibri"/>
          <w:sz w:val="18"/>
          <w:szCs w:val="18"/>
        </w:rPr>
        <w:t xml:space="preserve">del año </w:t>
      </w:r>
      <w:r w:rsidR="008E7BA0" w:rsidRPr="00A0680B">
        <w:rPr>
          <w:rFonts w:ascii="Calibri" w:hAnsi="Calibri" w:cs="Calibri"/>
          <w:sz w:val="18"/>
          <w:szCs w:val="18"/>
        </w:rPr>
        <w:t>202</w:t>
      </w:r>
      <w:r w:rsidR="00641A73" w:rsidRPr="00A0680B">
        <w:rPr>
          <w:rFonts w:ascii="Calibri" w:hAnsi="Calibri" w:cs="Calibri"/>
          <w:sz w:val="18"/>
          <w:szCs w:val="18"/>
        </w:rPr>
        <w:t>5</w:t>
      </w:r>
    </w:p>
    <w:p w14:paraId="1DCC7454" w14:textId="77777777" w:rsidR="00D860CF" w:rsidRPr="00A0680B" w:rsidRDefault="00D860CF" w:rsidP="00367452">
      <w:pPr>
        <w:pStyle w:val="Sinespaciado"/>
        <w:jc w:val="both"/>
        <w:rPr>
          <w:rFonts w:ascii="Calibri" w:hAnsi="Calibri" w:cs="Calibri"/>
          <w:sz w:val="18"/>
          <w:szCs w:val="18"/>
        </w:rPr>
      </w:pPr>
    </w:p>
    <w:p w14:paraId="4797733C" w14:textId="30969E86" w:rsidR="00D860CF" w:rsidRPr="00A0680B" w:rsidRDefault="001F523D" w:rsidP="00367452">
      <w:pPr>
        <w:pStyle w:val="Sinespaciado"/>
        <w:jc w:val="both"/>
        <w:rPr>
          <w:rFonts w:ascii="Calibri" w:hAnsi="Calibri" w:cs="Calibri"/>
          <w:sz w:val="18"/>
          <w:szCs w:val="18"/>
        </w:rPr>
      </w:pPr>
      <w:r w:rsidRPr="00A0680B">
        <w:rPr>
          <w:rFonts w:ascii="Calibri" w:hAnsi="Calibri" w:cs="Calibri"/>
          <w:sz w:val="18"/>
          <w:szCs w:val="18"/>
        </w:rPr>
        <w:t>Maria Isabel Vargas Oliveros</w:t>
      </w:r>
      <w:r w:rsidR="00D860CF" w:rsidRPr="00A0680B">
        <w:rPr>
          <w:rFonts w:ascii="Calibri" w:hAnsi="Calibri" w:cs="Calibri"/>
          <w:sz w:val="18"/>
          <w:szCs w:val="18"/>
        </w:rPr>
        <w:t xml:space="preserve">, 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 xml:space="preserve">identificado con la cédula de ciudadanía No. </w:t>
      </w:r>
      <w:r w:rsidRPr="00A0680B">
        <w:rPr>
          <w:rFonts w:ascii="Calibri" w:hAnsi="Calibri" w:cs="Calibri"/>
          <w:sz w:val="18"/>
          <w:szCs w:val="18"/>
          <w:lang w:val="es-ES"/>
        </w:rPr>
        <w:t>34318311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 xml:space="preserve"> de</w:t>
      </w:r>
      <w:r w:rsidR="008E7BA0" w:rsidRPr="00A0680B">
        <w:rPr>
          <w:rFonts w:ascii="Calibri" w:hAnsi="Calibri" w:cs="Calibri"/>
          <w:sz w:val="18"/>
          <w:szCs w:val="18"/>
          <w:lang w:val="es-ES"/>
        </w:rPr>
        <w:t xml:space="preserve"> </w:t>
      </w:r>
      <w:r w:rsidRPr="00A0680B">
        <w:rPr>
          <w:rFonts w:ascii="Calibri" w:hAnsi="Calibri" w:cs="Calibri"/>
          <w:sz w:val="18"/>
          <w:szCs w:val="18"/>
          <w:lang w:val="es-ES"/>
        </w:rPr>
        <w:t>Popayán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 xml:space="preserve">, en mi calidad de Contratista del SENA, en </w:t>
      </w:r>
      <w:r w:rsidR="008E7BA0" w:rsidRPr="00A0680B">
        <w:rPr>
          <w:rFonts w:ascii="Calibri" w:hAnsi="Calibri" w:cs="Calibri"/>
          <w:sz w:val="18"/>
          <w:szCs w:val="18"/>
          <w:lang w:val="es-ES"/>
        </w:rPr>
        <w:t>Servicio Médico Asistencial del SENA Regional Valle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>, en cumplimiento del Contrato de Prestación de Servicios</w:t>
      </w:r>
      <w:r w:rsidR="00D860CF" w:rsidRPr="00A0680B">
        <w:rPr>
          <w:rFonts w:ascii="Calibri" w:hAnsi="Calibri" w:cs="Calibri"/>
          <w:sz w:val="18"/>
          <w:szCs w:val="18"/>
        </w:rPr>
        <w:t xml:space="preserve"> de la referencia, 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 xml:space="preserve">a </w:t>
      </w:r>
      <w:r w:rsidR="00755101" w:rsidRPr="00A0680B">
        <w:rPr>
          <w:rFonts w:ascii="Calibri" w:hAnsi="Calibri" w:cs="Calibri"/>
          <w:sz w:val="18"/>
          <w:szCs w:val="18"/>
          <w:lang w:val="es-ES"/>
        </w:rPr>
        <w:t>continuación,</w:t>
      </w:r>
      <w:r w:rsidR="00D860CF" w:rsidRPr="00A0680B">
        <w:rPr>
          <w:rFonts w:ascii="Calibri" w:hAnsi="Calibri" w:cs="Calibri"/>
          <w:sz w:val="18"/>
          <w:szCs w:val="18"/>
          <w:lang w:val="es-ES"/>
        </w:rPr>
        <w:t xml:space="preserve"> presento el Informe de actividades realizadas en el mes objeto de cobro. </w:t>
      </w:r>
    </w:p>
    <w:p w14:paraId="182CB1E5" w14:textId="77777777" w:rsidR="00D860CF" w:rsidRPr="00A0680B" w:rsidRDefault="00D860CF" w:rsidP="00367452">
      <w:pPr>
        <w:pStyle w:val="Sinespaciado"/>
        <w:jc w:val="both"/>
        <w:rPr>
          <w:rFonts w:ascii="Calibri" w:eastAsia="Calibri" w:hAnsi="Calibri" w:cs="Calibri"/>
          <w:sz w:val="18"/>
          <w:szCs w:val="18"/>
        </w:rPr>
      </w:pPr>
    </w:p>
    <w:p w14:paraId="162BC228" w14:textId="77777777" w:rsidR="008B6B2F" w:rsidRPr="00A0680B" w:rsidRDefault="00D860CF" w:rsidP="00641A73">
      <w:pPr>
        <w:pStyle w:val="Default"/>
        <w:jc w:val="both"/>
        <w:rPr>
          <w:rFonts w:ascii="Calibri" w:hAnsi="Calibri" w:cs="Calibri"/>
          <w:b/>
          <w:sz w:val="18"/>
          <w:szCs w:val="18"/>
        </w:rPr>
      </w:pPr>
      <w:r w:rsidRPr="00A0680B">
        <w:rPr>
          <w:rFonts w:ascii="Calibri" w:hAnsi="Calibri" w:cs="Calibri"/>
          <w:b/>
          <w:sz w:val="18"/>
          <w:szCs w:val="18"/>
        </w:rPr>
        <w:t>Valor y forma de Pago</w:t>
      </w:r>
      <w:r w:rsidRPr="00A0680B">
        <w:rPr>
          <w:rFonts w:ascii="Calibri" w:hAnsi="Calibri" w:cs="Calibri"/>
          <w:sz w:val="18"/>
          <w:szCs w:val="18"/>
        </w:rPr>
        <w:t xml:space="preserve">: </w:t>
      </w:r>
      <w:r w:rsidR="00640EFB" w:rsidRPr="00A0680B">
        <w:rPr>
          <w:rFonts w:ascii="Calibri" w:hAnsi="Calibri" w:cs="Calibri"/>
          <w:sz w:val="18"/>
          <w:szCs w:val="18"/>
        </w:rPr>
        <w:t xml:space="preserve">Se fija como valor total para el contrato la suma de </w:t>
      </w:r>
      <w:r w:rsidR="00641A73" w:rsidRPr="00A0680B">
        <w:rPr>
          <w:rFonts w:ascii="Calibri" w:hAnsi="Calibri" w:cs="Calibri"/>
          <w:sz w:val="18"/>
          <w:szCs w:val="18"/>
        </w:rPr>
        <w:t>TREINTA MILLONES TRESCIENTOS CINCUENTA Y TRES MIL SEISCIENTOS NOVENTA Y OCHO PESOS MCTE ($30,353,698), esta suma será pagada por el SENA al contratista de la siguiente manera: a) Un primer pago correspondiente al mes de enero de 2025 por valor de UN MILLÓN TRESCIENTOS DIECINUEVE MIL</w:t>
      </w:r>
      <w:r w:rsidR="008B6B2F" w:rsidRPr="00A0680B">
        <w:rPr>
          <w:rFonts w:ascii="Calibri" w:hAnsi="Calibri" w:cs="Calibri"/>
          <w:sz w:val="18"/>
          <w:szCs w:val="18"/>
        </w:rPr>
        <w:t xml:space="preserve"> </w:t>
      </w:r>
      <w:r w:rsidR="00641A73" w:rsidRPr="00A0680B">
        <w:rPr>
          <w:rFonts w:ascii="Calibri" w:hAnsi="Calibri" w:cs="Calibri"/>
          <w:sz w:val="18"/>
          <w:szCs w:val="18"/>
        </w:rPr>
        <w:t xml:space="preserve">SETECIENTOS VEINTISÉIS PESOS M/CTE. ($1,319,726), b) once (11) pagos iguales por los meses de (febrero) a (diciembre) de 2025, por valor de DOS MILLONES SEISCIENTOS TREINTA Y NUEVE MIL CUATROCIENTOS CINCUENTA Y DOS PESOS M/CTE. ($2,639,452) cada </w:t>
      </w:r>
      <w:r w:rsidR="008B6B2F" w:rsidRPr="00A0680B">
        <w:rPr>
          <w:rFonts w:ascii="Calibri" w:hAnsi="Calibri" w:cs="Calibri"/>
          <w:sz w:val="18"/>
          <w:szCs w:val="18"/>
        </w:rPr>
        <w:t>uno.</w:t>
      </w:r>
      <w:r w:rsidR="008B6B2F" w:rsidRPr="00A0680B">
        <w:rPr>
          <w:rFonts w:ascii="Calibri" w:hAnsi="Calibri" w:cs="Calibri"/>
          <w:b/>
          <w:sz w:val="18"/>
          <w:szCs w:val="18"/>
        </w:rPr>
        <w:t xml:space="preserve"> </w:t>
      </w:r>
    </w:p>
    <w:p w14:paraId="5EF130E5" w14:textId="02587276" w:rsidR="00D860CF" w:rsidRDefault="008B6B2F" w:rsidP="00641A73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0680B">
        <w:rPr>
          <w:rFonts w:ascii="Calibri" w:hAnsi="Calibri" w:cs="Calibri"/>
          <w:b/>
          <w:sz w:val="18"/>
          <w:szCs w:val="18"/>
        </w:rPr>
        <w:t>Plazo</w:t>
      </w:r>
      <w:r w:rsidR="00D860CF" w:rsidRPr="00A0680B">
        <w:rPr>
          <w:rFonts w:ascii="Calibri" w:hAnsi="Calibri" w:cs="Calibri"/>
          <w:b/>
          <w:sz w:val="18"/>
          <w:szCs w:val="18"/>
        </w:rPr>
        <w:t>:</w:t>
      </w:r>
      <w:r w:rsidR="00D860CF" w:rsidRPr="00A0680B">
        <w:rPr>
          <w:rFonts w:ascii="Calibri" w:hAnsi="Calibri" w:cs="Calibri"/>
          <w:sz w:val="18"/>
          <w:szCs w:val="18"/>
        </w:rPr>
        <w:t xml:space="preserve"> Será hasta el (</w:t>
      </w:r>
      <w:r w:rsidR="008E7BA0" w:rsidRPr="00A0680B">
        <w:rPr>
          <w:rFonts w:ascii="Calibri" w:hAnsi="Calibri" w:cs="Calibri"/>
          <w:sz w:val="18"/>
          <w:szCs w:val="18"/>
        </w:rPr>
        <w:t>31</w:t>
      </w:r>
      <w:r w:rsidR="00D860CF" w:rsidRPr="00A0680B">
        <w:rPr>
          <w:rFonts w:ascii="Calibri" w:hAnsi="Calibri" w:cs="Calibri"/>
          <w:sz w:val="18"/>
          <w:szCs w:val="18"/>
        </w:rPr>
        <w:t>) de (</w:t>
      </w:r>
      <w:r w:rsidR="00755101" w:rsidRPr="00A0680B">
        <w:rPr>
          <w:rFonts w:ascii="Calibri" w:hAnsi="Calibri" w:cs="Calibri"/>
          <w:sz w:val="18"/>
          <w:szCs w:val="18"/>
        </w:rPr>
        <w:t>diciembre</w:t>
      </w:r>
      <w:r w:rsidR="00D860CF" w:rsidRPr="00A0680B">
        <w:rPr>
          <w:rFonts w:ascii="Calibri" w:hAnsi="Calibri" w:cs="Calibri"/>
          <w:sz w:val="18"/>
          <w:szCs w:val="18"/>
        </w:rPr>
        <w:t>) de 20</w:t>
      </w:r>
      <w:r w:rsidR="008E7BA0" w:rsidRPr="00A0680B">
        <w:rPr>
          <w:rFonts w:ascii="Calibri" w:hAnsi="Calibri" w:cs="Calibri"/>
          <w:sz w:val="18"/>
          <w:szCs w:val="18"/>
        </w:rPr>
        <w:t>2</w:t>
      </w:r>
      <w:r w:rsidR="00641A73" w:rsidRPr="00A0680B">
        <w:rPr>
          <w:rFonts w:ascii="Calibri" w:hAnsi="Calibri" w:cs="Calibri"/>
          <w:sz w:val="18"/>
          <w:szCs w:val="18"/>
        </w:rPr>
        <w:t>5</w:t>
      </w:r>
    </w:p>
    <w:p w14:paraId="65ED9C9A" w14:textId="77777777" w:rsidR="00D860CF" w:rsidRPr="00BF75FA" w:rsidRDefault="00D860CF" w:rsidP="00367452">
      <w:pPr>
        <w:pStyle w:val="Sinespaciad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Style w:val="Tablaconcuadrcula"/>
        <w:tblW w:w="4865" w:type="pct"/>
        <w:tblInd w:w="108" w:type="dxa"/>
        <w:tblLook w:val="04A0" w:firstRow="1" w:lastRow="0" w:firstColumn="1" w:lastColumn="0" w:noHBand="0" w:noVBand="1"/>
      </w:tblPr>
      <w:tblGrid>
        <w:gridCol w:w="9369"/>
      </w:tblGrid>
      <w:tr w:rsidR="00D860CF" w:rsidRPr="00BF75FA" w14:paraId="294EAA13" w14:textId="77777777" w:rsidTr="003B6A59">
        <w:trPr>
          <w:trHeight w:val="97"/>
        </w:trPr>
        <w:tc>
          <w:tcPr>
            <w:tcW w:w="5000" w:type="pct"/>
          </w:tcPr>
          <w:p w14:paraId="679DBC53" w14:textId="215B0794" w:rsidR="00D860CF" w:rsidRPr="00A0680B" w:rsidRDefault="00D860CF" w:rsidP="00367452">
            <w:pPr>
              <w:pStyle w:val="Sinespaciado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bCs/>
                <w:sz w:val="18"/>
                <w:szCs w:val="18"/>
              </w:rPr>
              <w:t>OBJETO:</w:t>
            </w:r>
            <w:r w:rsidR="00834B7F" w:rsidRPr="00A0680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 </w:t>
            </w:r>
          </w:p>
        </w:tc>
      </w:tr>
      <w:tr w:rsidR="00D860CF" w:rsidRPr="00BF75FA" w14:paraId="197DB201" w14:textId="77777777" w:rsidTr="003B6A59">
        <w:trPr>
          <w:trHeight w:val="453"/>
        </w:trPr>
        <w:tc>
          <w:tcPr>
            <w:tcW w:w="5000" w:type="pct"/>
          </w:tcPr>
          <w:p w14:paraId="49DF6049" w14:textId="0D9CC065" w:rsidR="00D860CF" w:rsidRPr="00A0680B" w:rsidRDefault="001F523D" w:rsidP="00367452">
            <w:pPr>
              <w:pStyle w:val="Sinespaciado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bookmarkStart w:id="1" w:name="_Hlk184752359"/>
            <w:r w:rsidRPr="00A0680B">
              <w:rPr>
                <w:rFonts w:ascii="Calibri" w:hAnsi="Calibri" w:cs="Calibri"/>
                <w:sz w:val="18"/>
                <w:szCs w:val="18"/>
              </w:rPr>
              <w:t>Prestar servicios de apoyo en la gestión administrativa y técnica del Servicio Médico Asistencial en cuanto a las cuentas médicas, facturación de medicamentos, manejo de aplicativos SPU y SMA, excedentes de la Regional Valle durante la vigencia 20</w:t>
            </w:r>
            <w:bookmarkEnd w:id="1"/>
            <w:r w:rsidR="005B5290" w:rsidRPr="00A0680B">
              <w:rPr>
                <w:rFonts w:ascii="Calibri" w:hAnsi="Calibri" w:cs="Calibri"/>
                <w:sz w:val="18"/>
                <w:szCs w:val="18"/>
              </w:rPr>
              <w:t>25.</w:t>
            </w:r>
          </w:p>
        </w:tc>
      </w:tr>
    </w:tbl>
    <w:p w14:paraId="737B7B2E" w14:textId="77777777" w:rsidR="00996D44" w:rsidRDefault="00996D44" w:rsidP="00367452">
      <w:pPr>
        <w:pStyle w:val="Sinespaciado"/>
        <w:jc w:val="both"/>
        <w:rPr>
          <w:rFonts w:ascii="Arial" w:hAnsi="Arial" w:cs="Arial"/>
          <w:b/>
          <w:bCs/>
          <w:sz w:val="18"/>
          <w:szCs w:val="18"/>
        </w:rPr>
      </w:pPr>
    </w:p>
    <w:p w14:paraId="310123BD" w14:textId="07CA35B8" w:rsidR="00E27AC5" w:rsidRPr="00A0680B" w:rsidRDefault="00E27AC5" w:rsidP="00367452">
      <w:pPr>
        <w:pStyle w:val="Sinespaciado"/>
        <w:jc w:val="both"/>
        <w:rPr>
          <w:rFonts w:ascii="Calibri" w:hAnsi="Calibri" w:cs="Calibri"/>
          <w:i/>
          <w:iCs/>
          <w:sz w:val="18"/>
          <w:szCs w:val="18"/>
        </w:rPr>
      </w:pPr>
      <w:r w:rsidRPr="00A0680B">
        <w:rPr>
          <w:rFonts w:ascii="Calibri" w:hAnsi="Calibri" w:cs="Calibri"/>
          <w:b/>
          <w:bCs/>
          <w:sz w:val="18"/>
          <w:szCs w:val="18"/>
        </w:rPr>
        <w:t xml:space="preserve">Obligaciones Especificas: </w:t>
      </w:r>
      <w:r w:rsidRPr="00A0680B">
        <w:rPr>
          <w:rFonts w:ascii="Calibri" w:hAnsi="Calibri" w:cs="Calibri"/>
          <w:i/>
          <w:iCs/>
          <w:sz w:val="18"/>
          <w:szCs w:val="18"/>
        </w:rPr>
        <w:t xml:space="preserve">(Trascriba las obligaciones </w:t>
      </w:r>
      <w:r w:rsidR="00755101" w:rsidRPr="00A0680B">
        <w:rPr>
          <w:rFonts w:ascii="Calibri" w:hAnsi="Calibri" w:cs="Calibri"/>
          <w:i/>
          <w:iCs/>
          <w:sz w:val="18"/>
          <w:szCs w:val="18"/>
        </w:rPr>
        <w:t>específicas</w:t>
      </w:r>
      <w:r w:rsidRPr="00A0680B">
        <w:rPr>
          <w:rFonts w:ascii="Calibri" w:hAnsi="Calibri" w:cs="Calibri"/>
          <w:i/>
          <w:iCs/>
          <w:sz w:val="18"/>
          <w:szCs w:val="18"/>
        </w:rPr>
        <w:t xml:space="preserve"> del contrato, dentro del siguiente cuadro) </w:t>
      </w:r>
    </w:p>
    <w:p w14:paraId="7C5853F7" w14:textId="77777777" w:rsidR="00996D44" w:rsidRPr="00A0680B" w:rsidRDefault="00996D44" w:rsidP="00367452">
      <w:pPr>
        <w:pStyle w:val="Sinespaciado"/>
        <w:jc w:val="both"/>
        <w:rPr>
          <w:rFonts w:ascii="Calibri" w:hAnsi="Calibri" w:cs="Calibri"/>
          <w:b/>
          <w:bCs/>
          <w:sz w:val="18"/>
          <w:szCs w:val="18"/>
        </w:rPr>
      </w:pPr>
    </w:p>
    <w:tbl>
      <w:tblPr>
        <w:tblStyle w:val="Tablaconcuadrcula"/>
        <w:tblW w:w="9385" w:type="dxa"/>
        <w:tblInd w:w="108" w:type="dxa"/>
        <w:tblLook w:val="04A0" w:firstRow="1" w:lastRow="0" w:firstColumn="1" w:lastColumn="0" w:noHBand="0" w:noVBand="1"/>
      </w:tblPr>
      <w:tblGrid>
        <w:gridCol w:w="432"/>
        <w:gridCol w:w="2023"/>
        <w:gridCol w:w="2634"/>
        <w:gridCol w:w="4296"/>
      </w:tblGrid>
      <w:tr w:rsidR="009B6B7F" w:rsidRPr="002F553A" w14:paraId="1E11C667" w14:textId="77777777" w:rsidTr="00196C49">
        <w:trPr>
          <w:trHeight w:val="224"/>
        </w:trPr>
        <w:tc>
          <w:tcPr>
            <w:tcW w:w="432" w:type="dxa"/>
          </w:tcPr>
          <w:p w14:paraId="3D0D3798" w14:textId="77777777" w:rsidR="00D860CF" w:rsidRPr="002F553A" w:rsidRDefault="00D860CF" w:rsidP="00367452">
            <w:pPr>
              <w:pStyle w:val="Sinespaciado"/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F553A">
              <w:rPr>
                <w:rFonts w:ascii="Calibri" w:hAnsi="Calibri" w:cs="Calibri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2023" w:type="dxa"/>
          </w:tcPr>
          <w:p w14:paraId="3F1AA460" w14:textId="77777777" w:rsidR="00D860CF" w:rsidRPr="002F553A" w:rsidRDefault="00D860CF" w:rsidP="00367452">
            <w:pPr>
              <w:pStyle w:val="Sinespaciad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2F553A">
              <w:rPr>
                <w:rFonts w:ascii="Calibri" w:hAnsi="Calibri" w:cs="Calibri"/>
                <w:b/>
                <w:sz w:val="18"/>
                <w:szCs w:val="18"/>
              </w:rPr>
              <w:t>Obligaciones</w:t>
            </w:r>
          </w:p>
        </w:tc>
        <w:tc>
          <w:tcPr>
            <w:tcW w:w="2648" w:type="dxa"/>
          </w:tcPr>
          <w:p w14:paraId="7C20CEC3" w14:textId="77777777" w:rsidR="00D860CF" w:rsidRPr="002F553A" w:rsidRDefault="00D860CF" w:rsidP="00367452">
            <w:pPr>
              <w:pStyle w:val="Sinespaciad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2F553A">
              <w:rPr>
                <w:rFonts w:ascii="Calibri" w:hAnsi="Calibri" w:cs="Calibri"/>
                <w:b/>
                <w:sz w:val="18"/>
                <w:szCs w:val="18"/>
              </w:rPr>
              <w:t>Acciones realizadas</w:t>
            </w:r>
          </w:p>
        </w:tc>
        <w:tc>
          <w:tcPr>
            <w:tcW w:w="4282" w:type="dxa"/>
          </w:tcPr>
          <w:p w14:paraId="11A91185" w14:textId="77777777" w:rsidR="00D860CF" w:rsidRPr="002F553A" w:rsidRDefault="00D860CF" w:rsidP="008A7BE9">
            <w:pPr>
              <w:pStyle w:val="Sinespaciad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F553A">
              <w:rPr>
                <w:rFonts w:ascii="Calibri" w:hAnsi="Calibri" w:cs="Calibri"/>
                <w:b/>
                <w:sz w:val="18"/>
                <w:szCs w:val="18"/>
              </w:rPr>
              <w:t>Evidencias</w:t>
            </w:r>
          </w:p>
        </w:tc>
      </w:tr>
      <w:tr w:rsidR="009B6B7F" w:rsidRPr="002F553A" w14:paraId="33F2356B" w14:textId="77777777" w:rsidTr="00196C49">
        <w:trPr>
          <w:trHeight w:val="212"/>
        </w:trPr>
        <w:tc>
          <w:tcPr>
            <w:tcW w:w="432" w:type="dxa"/>
          </w:tcPr>
          <w:p w14:paraId="2AF521E7" w14:textId="77777777" w:rsidR="00C17CD7" w:rsidRPr="002F553A" w:rsidRDefault="00C17CD7" w:rsidP="00367452">
            <w:pPr>
              <w:pStyle w:val="Sinespaciado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" w:name="_Hlk184754094"/>
            <w:r w:rsidRPr="002F553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023" w:type="dxa"/>
          </w:tcPr>
          <w:p w14:paraId="4A9CF2D2" w14:textId="198FF53B" w:rsidR="005B5290" w:rsidRPr="005B5290" w:rsidRDefault="005B5290" w:rsidP="005B5290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B5290">
              <w:rPr>
                <w:rFonts w:ascii="Calibri" w:hAnsi="Calibri" w:cs="Calibri"/>
                <w:sz w:val="18"/>
                <w:szCs w:val="18"/>
              </w:rPr>
              <w:t>Gestionar el proceso administrativo de cuentas medicas que incluye: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5B5290">
              <w:rPr>
                <w:rFonts w:ascii="Calibri" w:hAnsi="Calibri" w:cs="Calibri"/>
                <w:sz w:val="18"/>
                <w:szCs w:val="18"/>
              </w:rPr>
              <w:t>Recepcionar</w:t>
            </w:r>
            <w:proofErr w:type="spellEnd"/>
            <w:r w:rsidRPr="005B5290">
              <w:rPr>
                <w:rFonts w:ascii="Calibri" w:hAnsi="Calibri" w:cs="Calibri"/>
                <w:sz w:val="18"/>
                <w:szCs w:val="18"/>
              </w:rPr>
              <w:t xml:space="preserve"> la facturación radicada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B5290">
              <w:rPr>
                <w:rFonts w:ascii="Calibri" w:hAnsi="Calibri" w:cs="Calibri"/>
                <w:sz w:val="18"/>
                <w:szCs w:val="18"/>
              </w:rPr>
              <w:t>por las entidades contratadas por el SMA correspondientes a los servicios de salud prestados a los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B5290">
              <w:rPr>
                <w:rFonts w:ascii="Calibri" w:hAnsi="Calibri" w:cs="Calibri"/>
                <w:sz w:val="18"/>
                <w:szCs w:val="18"/>
              </w:rPr>
              <w:t>beneficiarios del servicio,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5B5290">
              <w:rPr>
                <w:rFonts w:ascii="Calibri" w:hAnsi="Calibri" w:cs="Calibri"/>
                <w:sz w:val="18"/>
                <w:szCs w:val="18"/>
              </w:rPr>
              <w:t>recepcionar</w:t>
            </w:r>
            <w:proofErr w:type="spellEnd"/>
            <w:r w:rsidRPr="005B5290">
              <w:rPr>
                <w:rFonts w:ascii="Calibri" w:hAnsi="Calibri" w:cs="Calibri"/>
                <w:sz w:val="18"/>
                <w:szCs w:val="18"/>
              </w:rPr>
              <w:t xml:space="preserve"> la facturación radicada por el contratista para el suministro de</w:t>
            </w:r>
          </w:p>
          <w:p w14:paraId="021C32B1" w14:textId="77777777" w:rsidR="005B5290" w:rsidRPr="005B5290" w:rsidRDefault="005B5290" w:rsidP="005B5290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B5290">
              <w:rPr>
                <w:rFonts w:ascii="Calibri" w:hAnsi="Calibri" w:cs="Calibri"/>
                <w:sz w:val="18"/>
                <w:szCs w:val="18"/>
              </w:rPr>
              <w:t>medicamentos e insumos a los beneficiarios del SMA de la regional Valle, digitar y revisar todo lo</w:t>
            </w:r>
          </w:p>
          <w:p w14:paraId="19227582" w14:textId="0ED15FF5" w:rsidR="00C17CD7" w:rsidRPr="002F553A" w:rsidRDefault="005B5290" w:rsidP="005B5290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B5290">
              <w:rPr>
                <w:rFonts w:ascii="Calibri" w:hAnsi="Calibri" w:cs="Calibri"/>
                <w:sz w:val="18"/>
                <w:szCs w:val="18"/>
              </w:rPr>
              <w:lastRenderedPageBreak/>
              <w:t>relacionado con la facturación en el aplicativo del Servicio Médico Asistencial en la Regional Valle SMA.</w:t>
            </w:r>
          </w:p>
        </w:tc>
        <w:tc>
          <w:tcPr>
            <w:tcW w:w="2648" w:type="dxa"/>
          </w:tcPr>
          <w:p w14:paraId="5E9586EB" w14:textId="76C0F2BC" w:rsidR="003E32B8" w:rsidRPr="00C41079" w:rsidRDefault="00264C0C" w:rsidP="00DC121A">
            <w:pPr>
              <w:spacing w:after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Se realiz</w:t>
            </w:r>
            <w:r w:rsidR="003A6E42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 la revisión de las facturas pendientes por pago al proveedor ETICOS SERRANO, facturas las cuales generaron glosas en los meses de diciembre</w:t>
            </w:r>
            <w:r w:rsidR="00AC720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(2024) y enero y febrero </w:t>
            </w:r>
            <w:r w:rsidR="003D2039">
              <w:rPr>
                <w:sz w:val="16"/>
                <w:szCs w:val="16"/>
              </w:rPr>
              <w:t>(2025)</w:t>
            </w:r>
          </w:p>
          <w:p w14:paraId="009E30A9" w14:textId="681B285F" w:rsidR="00FD2E99" w:rsidRDefault="00E2453A" w:rsidP="002D5D15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Estas facturas fueron trabajadas y enviadas </w:t>
            </w:r>
            <w:r w:rsidR="00E3329E">
              <w:rPr>
                <w:rFonts w:ascii="Calibri" w:hAnsi="Calibri" w:cs="Calibri"/>
                <w:sz w:val="18"/>
                <w:szCs w:val="18"/>
              </w:rPr>
              <w:t>en el pago 11</w:t>
            </w:r>
            <w:r w:rsidR="0004713A">
              <w:rPr>
                <w:rFonts w:ascii="Calibri" w:hAnsi="Calibri" w:cs="Calibri"/>
                <w:sz w:val="18"/>
                <w:szCs w:val="18"/>
              </w:rPr>
              <w:t xml:space="preserve">, por un valor de </w:t>
            </w:r>
            <w:r w:rsidR="00617118">
              <w:rPr>
                <w:rFonts w:ascii="Calibri" w:hAnsi="Calibri" w:cs="Calibri"/>
                <w:sz w:val="18"/>
                <w:szCs w:val="18"/>
              </w:rPr>
              <w:t>$ 43.262</w:t>
            </w:r>
            <w:r w:rsidR="00733BA3">
              <w:rPr>
                <w:rFonts w:ascii="Calibri" w:hAnsi="Calibri" w:cs="Calibri"/>
                <w:sz w:val="18"/>
                <w:szCs w:val="18"/>
              </w:rPr>
              <w:t>.837.66</w:t>
            </w:r>
          </w:p>
          <w:p w14:paraId="6F7F2BA0" w14:textId="77777777" w:rsidR="00151FDD" w:rsidRDefault="00151FDD" w:rsidP="002D5D15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ABA340A" w14:textId="11B7822E" w:rsidR="00621CDA" w:rsidRPr="00AC7203" w:rsidRDefault="003F57E4" w:rsidP="00AC7203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AC7203">
              <w:rPr>
                <w:rFonts w:ascii="Calibri" w:hAnsi="Calibri" w:cs="Calibri"/>
                <w:sz w:val="16"/>
                <w:szCs w:val="16"/>
              </w:rPr>
              <w:t>Se verific</w:t>
            </w:r>
            <w:r w:rsidR="008A7BE9" w:rsidRPr="00AC7203">
              <w:rPr>
                <w:rFonts w:ascii="Calibri" w:hAnsi="Calibri" w:cs="Calibri"/>
                <w:sz w:val="16"/>
                <w:szCs w:val="16"/>
              </w:rPr>
              <w:t>an</w:t>
            </w:r>
            <w:r w:rsidRPr="00AC7203">
              <w:rPr>
                <w:rFonts w:ascii="Calibri" w:hAnsi="Calibri" w:cs="Calibri"/>
                <w:sz w:val="16"/>
                <w:szCs w:val="16"/>
              </w:rPr>
              <w:t xml:space="preserve"> los valores de las facturas radicadas </w:t>
            </w:r>
            <w:r w:rsidR="005816BA" w:rsidRPr="00AC7203">
              <w:rPr>
                <w:rFonts w:ascii="Calibri" w:hAnsi="Calibri" w:cs="Calibri"/>
                <w:sz w:val="16"/>
                <w:szCs w:val="16"/>
              </w:rPr>
              <w:t>teniendo</w:t>
            </w:r>
            <w:r w:rsidRPr="00AC7203">
              <w:rPr>
                <w:rFonts w:ascii="Calibri" w:hAnsi="Calibri" w:cs="Calibri"/>
                <w:sz w:val="16"/>
                <w:szCs w:val="16"/>
              </w:rPr>
              <w:t xml:space="preserve"> en cuenta la contratación </w:t>
            </w:r>
            <w:r w:rsidR="001364F4" w:rsidRPr="00AC7203">
              <w:rPr>
                <w:rFonts w:ascii="Calibri" w:hAnsi="Calibri" w:cs="Calibri"/>
                <w:sz w:val="16"/>
                <w:szCs w:val="16"/>
              </w:rPr>
              <w:t>vigente,</w:t>
            </w:r>
            <w:r w:rsidRPr="00AC7203">
              <w:rPr>
                <w:rFonts w:ascii="Calibri" w:hAnsi="Calibri" w:cs="Calibri"/>
                <w:sz w:val="16"/>
                <w:szCs w:val="16"/>
              </w:rPr>
              <w:t xml:space="preserve"> los manuales tarifarios y los topes de la resolución SENA.</w:t>
            </w:r>
          </w:p>
          <w:p w14:paraId="5A02C6DB" w14:textId="2C17F95D" w:rsidR="003F57E4" w:rsidRPr="002F553A" w:rsidRDefault="003F57E4" w:rsidP="00217BE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589BDE59" w14:textId="75BA3E62" w:rsidR="00F16B47" w:rsidRDefault="00F16B47" w:rsidP="00BA059A">
            <w:pPr>
              <w:pStyle w:val="Default"/>
              <w:numPr>
                <w:ilvl w:val="0"/>
                <w:numId w:val="2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guarda evidencias de la radicación envida por el proveedor en carpetas en el OneDrive del equipo.</w:t>
            </w:r>
          </w:p>
          <w:p w14:paraId="15084A2B" w14:textId="77777777" w:rsidR="00745776" w:rsidRDefault="00745776" w:rsidP="00745776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48664F3" w14:textId="7A1213D5" w:rsidR="00745776" w:rsidRDefault="00745776" w:rsidP="00196C4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RUTA:</w:t>
            </w:r>
          </w:p>
          <w:p w14:paraId="48CCD954" w14:textId="048025BC" w:rsidR="00F16B47" w:rsidRDefault="008A7BE9" w:rsidP="00745776">
            <w:pPr>
              <w:pStyle w:val="Default"/>
              <w:jc w:val="both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</w:pPr>
            <w:r>
              <w:t xml:space="preserve">          </w:t>
            </w:r>
            <w:hyperlink r:id="rId12" w:history="1">
              <w:r w:rsidR="00745776" w:rsidRPr="00745776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CONTRATO ETICOS SERRANO 2024</w:t>
              </w:r>
            </w:hyperlink>
          </w:p>
          <w:p w14:paraId="1094A054" w14:textId="3D64355D" w:rsidR="00745776" w:rsidRPr="00745776" w:rsidRDefault="008A7BE9" w:rsidP="00745776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t xml:space="preserve">          </w:t>
            </w:r>
            <w:hyperlink r:id="rId13" w:history="1">
              <w:r w:rsidR="00745776" w:rsidRPr="00745776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FACTURACION OC 133692 ETICOS SERRANO</w:t>
              </w:r>
            </w:hyperlink>
          </w:p>
          <w:p w14:paraId="7ADB2557" w14:textId="77777777" w:rsidR="00BE6F18" w:rsidRPr="002F553A" w:rsidRDefault="00BE6F18" w:rsidP="00BE6F18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793961A" w14:textId="16EB339F" w:rsidR="00BE6F18" w:rsidRPr="002F553A" w:rsidRDefault="00BE6F18" w:rsidP="006459A1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bookmarkEnd w:id="2"/>
      <w:tr w:rsidR="009B6B7F" w:rsidRPr="002F553A" w14:paraId="584CDC69" w14:textId="77777777" w:rsidTr="00196C49">
        <w:trPr>
          <w:trHeight w:val="212"/>
        </w:trPr>
        <w:tc>
          <w:tcPr>
            <w:tcW w:w="432" w:type="dxa"/>
          </w:tcPr>
          <w:p w14:paraId="6DF818C5" w14:textId="77777777" w:rsidR="00C17CD7" w:rsidRPr="002F553A" w:rsidRDefault="00C17CD7" w:rsidP="00367452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023" w:type="dxa"/>
          </w:tcPr>
          <w:p w14:paraId="61DB21AB" w14:textId="690081D2" w:rsidR="00C17CD7" w:rsidRPr="002F553A" w:rsidRDefault="002A460F" w:rsidP="002A460F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A460F">
              <w:rPr>
                <w:rFonts w:ascii="Calibri" w:hAnsi="Calibri" w:cs="Calibri"/>
                <w:sz w:val="18"/>
                <w:szCs w:val="18"/>
              </w:rPr>
              <w:t>Verificar las tarifas y precios cobrados por las entidades contratadas con respecto a las tarifas y precios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460F">
              <w:rPr>
                <w:rFonts w:ascii="Calibri" w:hAnsi="Calibri" w:cs="Calibri"/>
                <w:sz w:val="18"/>
                <w:szCs w:val="18"/>
              </w:rPr>
              <w:t>contratados, generar las observaciones y glosas respectivas producto de la revisión de tarifas y valores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A460F">
              <w:rPr>
                <w:rFonts w:ascii="Calibri" w:hAnsi="Calibri" w:cs="Calibri"/>
                <w:sz w:val="18"/>
                <w:szCs w:val="18"/>
              </w:rPr>
              <w:t>cobrados y notificar a las entidades contratadas para la respectiva conciliación.</w:t>
            </w:r>
          </w:p>
        </w:tc>
        <w:tc>
          <w:tcPr>
            <w:tcW w:w="2648" w:type="dxa"/>
          </w:tcPr>
          <w:p w14:paraId="063978CD" w14:textId="35A52575" w:rsidR="00CD7C40" w:rsidRPr="008A7BE9" w:rsidRDefault="00CD7C40" w:rsidP="008A7BE9">
            <w:pPr>
              <w:rPr>
                <w:rFonts w:ascii="Calibri" w:hAnsi="Calibri" w:cs="Calibri"/>
                <w:sz w:val="18"/>
                <w:szCs w:val="18"/>
              </w:rPr>
            </w:pPr>
            <w:r w:rsidRPr="008A7BE9">
              <w:rPr>
                <w:rFonts w:ascii="Calibri" w:hAnsi="Calibri" w:cs="Calibri"/>
                <w:sz w:val="18"/>
                <w:szCs w:val="18"/>
              </w:rPr>
              <w:t>Se realiz</w:t>
            </w:r>
            <w:r w:rsidR="00D80BDA">
              <w:rPr>
                <w:rFonts w:ascii="Calibri" w:hAnsi="Calibri" w:cs="Calibri"/>
                <w:sz w:val="18"/>
                <w:szCs w:val="18"/>
              </w:rPr>
              <w:t>o</w:t>
            </w:r>
            <w:r w:rsidRPr="008A7BE9">
              <w:rPr>
                <w:rFonts w:ascii="Calibri" w:hAnsi="Calibri" w:cs="Calibri"/>
                <w:sz w:val="18"/>
                <w:szCs w:val="18"/>
              </w:rPr>
              <w:t xml:space="preserve"> revisión de precios de las facturas emitidas por el proveedor con el </w:t>
            </w:r>
            <w:r w:rsidR="00990DCA" w:rsidRPr="008A7BE9">
              <w:rPr>
                <w:rFonts w:ascii="Calibri" w:hAnsi="Calibri" w:cs="Calibri"/>
                <w:sz w:val="18"/>
                <w:szCs w:val="18"/>
              </w:rPr>
              <w:t>catálogo</w:t>
            </w:r>
            <w:r w:rsidR="00745776" w:rsidRPr="008A7BE9">
              <w:rPr>
                <w:rFonts w:ascii="Calibri" w:hAnsi="Calibri" w:cs="Calibri"/>
                <w:sz w:val="18"/>
                <w:szCs w:val="18"/>
              </w:rPr>
              <w:t xml:space="preserve"> del </w:t>
            </w:r>
            <w:r w:rsidR="003C0A92" w:rsidRPr="008A7BE9">
              <w:rPr>
                <w:rFonts w:ascii="Calibri" w:hAnsi="Calibri" w:cs="Calibri"/>
                <w:sz w:val="18"/>
                <w:szCs w:val="18"/>
              </w:rPr>
              <w:t>A</w:t>
            </w:r>
            <w:r w:rsidR="00745776" w:rsidRPr="008A7BE9">
              <w:rPr>
                <w:rFonts w:ascii="Calibri" w:hAnsi="Calibri" w:cs="Calibri"/>
                <w:sz w:val="18"/>
                <w:szCs w:val="18"/>
              </w:rPr>
              <w:t xml:space="preserve">cuerdo </w:t>
            </w:r>
            <w:r w:rsidR="003C0A92" w:rsidRPr="008A7BE9">
              <w:rPr>
                <w:rFonts w:ascii="Calibri" w:hAnsi="Calibri" w:cs="Calibri"/>
                <w:sz w:val="18"/>
                <w:szCs w:val="18"/>
              </w:rPr>
              <w:t>M</w:t>
            </w:r>
            <w:r w:rsidR="00745776" w:rsidRPr="008A7BE9">
              <w:rPr>
                <w:rFonts w:ascii="Calibri" w:hAnsi="Calibri" w:cs="Calibri"/>
                <w:sz w:val="18"/>
                <w:szCs w:val="18"/>
              </w:rPr>
              <w:t xml:space="preserve">arco de </w:t>
            </w:r>
            <w:r w:rsidR="003C0A92" w:rsidRPr="008A7BE9">
              <w:rPr>
                <w:rFonts w:ascii="Calibri" w:hAnsi="Calibri" w:cs="Calibri"/>
                <w:sz w:val="18"/>
                <w:szCs w:val="18"/>
              </w:rPr>
              <w:t>P</w:t>
            </w:r>
            <w:r w:rsidR="00745776" w:rsidRPr="008A7BE9">
              <w:rPr>
                <w:rFonts w:ascii="Calibri" w:hAnsi="Calibri" w:cs="Calibri"/>
                <w:sz w:val="18"/>
                <w:szCs w:val="18"/>
              </w:rPr>
              <w:t>recios</w:t>
            </w:r>
            <w:r w:rsidRPr="008A7BE9">
              <w:rPr>
                <w:rFonts w:ascii="Calibri" w:hAnsi="Calibri" w:cs="Calibri"/>
                <w:sz w:val="18"/>
                <w:szCs w:val="18"/>
              </w:rPr>
              <w:t xml:space="preserve"> de medicamentos</w:t>
            </w:r>
            <w:r w:rsidR="003C0A92" w:rsidRPr="008A7BE9">
              <w:rPr>
                <w:rFonts w:ascii="Calibri" w:hAnsi="Calibri" w:cs="Calibri"/>
                <w:sz w:val="18"/>
                <w:szCs w:val="18"/>
              </w:rPr>
              <w:t xml:space="preserve"> (</w:t>
            </w:r>
            <w:r w:rsidR="00B31036" w:rsidRPr="008A7BE9">
              <w:rPr>
                <w:rFonts w:ascii="Calibri" w:hAnsi="Calibri" w:cs="Calibri"/>
                <w:sz w:val="18"/>
                <w:szCs w:val="18"/>
              </w:rPr>
              <w:t>AMP) para</w:t>
            </w:r>
            <w:r w:rsidR="003C0A92" w:rsidRPr="008A7BE9">
              <w:rPr>
                <w:rFonts w:ascii="Calibri" w:hAnsi="Calibri" w:cs="Calibri"/>
                <w:sz w:val="18"/>
                <w:szCs w:val="18"/>
              </w:rPr>
              <w:t xml:space="preserve"> verificar dentro del proceso las diferencias generadas en los precios </w:t>
            </w:r>
            <w:r w:rsidR="00A419D8">
              <w:rPr>
                <w:rFonts w:ascii="Calibri" w:hAnsi="Calibri" w:cs="Calibri"/>
                <w:sz w:val="18"/>
                <w:szCs w:val="18"/>
              </w:rPr>
              <w:t xml:space="preserve">de las </w:t>
            </w:r>
            <w:r w:rsidR="00D91B27">
              <w:rPr>
                <w:rFonts w:ascii="Calibri" w:hAnsi="Calibri" w:cs="Calibri"/>
                <w:sz w:val="18"/>
                <w:szCs w:val="18"/>
              </w:rPr>
              <w:t xml:space="preserve">facturas </w:t>
            </w:r>
            <w:r w:rsidR="00D91B27" w:rsidRPr="008A7BE9">
              <w:rPr>
                <w:rFonts w:ascii="Calibri" w:hAnsi="Calibri" w:cs="Calibri"/>
                <w:sz w:val="18"/>
                <w:szCs w:val="18"/>
              </w:rPr>
              <w:t>las</w:t>
            </w:r>
            <w:r w:rsidR="003C0A92" w:rsidRPr="008A7BE9">
              <w:rPr>
                <w:rFonts w:ascii="Calibri" w:hAnsi="Calibri" w:cs="Calibri"/>
                <w:sz w:val="18"/>
                <w:szCs w:val="18"/>
              </w:rPr>
              <w:t xml:space="preserve"> cuales nos </w:t>
            </w:r>
            <w:r w:rsidR="00D91B27" w:rsidRPr="008A7BE9">
              <w:rPr>
                <w:rFonts w:ascii="Calibri" w:hAnsi="Calibri" w:cs="Calibri"/>
                <w:sz w:val="18"/>
                <w:szCs w:val="18"/>
              </w:rPr>
              <w:t>genera</w:t>
            </w:r>
            <w:r w:rsidR="00D91B27">
              <w:rPr>
                <w:rFonts w:ascii="Calibri" w:hAnsi="Calibri" w:cs="Calibri"/>
                <w:sz w:val="18"/>
                <w:szCs w:val="18"/>
              </w:rPr>
              <w:t>ron</w:t>
            </w:r>
            <w:r w:rsidR="00B31036" w:rsidRPr="008A7BE9">
              <w:rPr>
                <w:rFonts w:ascii="Calibri" w:hAnsi="Calibri" w:cs="Calibri"/>
                <w:sz w:val="18"/>
                <w:szCs w:val="18"/>
              </w:rPr>
              <w:t xml:space="preserve"> glosas</w:t>
            </w:r>
            <w:r w:rsidR="00990DCA" w:rsidRPr="008A7BE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2E1AD7">
              <w:rPr>
                <w:rFonts w:ascii="Calibri" w:hAnsi="Calibri" w:cs="Calibri"/>
                <w:sz w:val="18"/>
                <w:szCs w:val="18"/>
              </w:rPr>
              <w:t xml:space="preserve">y </w:t>
            </w:r>
            <w:r w:rsidR="00473B1A">
              <w:rPr>
                <w:rFonts w:ascii="Calibri" w:hAnsi="Calibri" w:cs="Calibri"/>
                <w:sz w:val="18"/>
                <w:szCs w:val="18"/>
              </w:rPr>
              <w:t>trabajadas en el pago 11, estas facturas fueron</w:t>
            </w:r>
            <w:r w:rsidR="00990DCA" w:rsidRPr="008A7BE9">
              <w:rPr>
                <w:rFonts w:ascii="Calibri" w:hAnsi="Calibri" w:cs="Calibri"/>
                <w:sz w:val="18"/>
                <w:szCs w:val="18"/>
              </w:rPr>
              <w:t xml:space="preserve"> notificadas</w:t>
            </w:r>
            <w:r w:rsidR="003C0A92" w:rsidRPr="008A7BE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73B1A">
              <w:rPr>
                <w:rFonts w:ascii="Calibri" w:hAnsi="Calibri" w:cs="Calibri"/>
                <w:sz w:val="18"/>
                <w:szCs w:val="18"/>
              </w:rPr>
              <w:t xml:space="preserve">y reportadas </w:t>
            </w:r>
            <w:r w:rsidR="003C0A92" w:rsidRPr="008A7BE9">
              <w:rPr>
                <w:rFonts w:ascii="Calibri" w:hAnsi="Calibri" w:cs="Calibri"/>
                <w:sz w:val="18"/>
                <w:szCs w:val="18"/>
              </w:rPr>
              <w:t xml:space="preserve">al proveedor </w:t>
            </w:r>
            <w:r w:rsidR="0029451B">
              <w:rPr>
                <w:rFonts w:ascii="Calibri" w:hAnsi="Calibri" w:cs="Calibri"/>
                <w:sz w:val="18"/>
                <w:szCs w:val="18"/>
              </w:rPr>
              <w:t xml:space="preserve">y fueron aceptadas </w:t>
            </w:r>
            <w:r w:rsidR="00D91B27">
              <w:rPr>
                <w:rFonts w:ascii="Calibri" w:hAnsi="Calibri" w:cs="Calibri"/>
                <w:sz w:val="18"/>
                <w:szCs w:val="18"/>
              </w:rPr>
              <w:t xml:space="preserve">y </w:t>
            </w:r>
            <w:r w:rsidR="00D91B27" w:rsidRPr="008A7BE9">
              <w:rPr>
                <w:rFonts w:ascii="Calibri" w:hAnsi="Calibri" w:cs="Calibri"/>
                <w:sz w:val="18"/>
                <w:szCs w:val="18"/>
              </w:rPr>
              <w:t>conciliadas</w:t>
            </w:r>
            <w:r w:rsidR="00990DCA" w:rsidRPr="008A7BE9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2EA790BD" w14:textId="12804FDC" w:rsidR="00DB36E7" w:rsidRPr="002F553A" w:rsidRDefault="00DB36E7" w:rsidP="009001B9">
            <w:pPr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5A2872DE" w14:textId="77777777" w:rsidR="00C17CD7" w:rsidRDefault="00D20339" w:rsidP="00217BEE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F553A">
              <w:rPr>
                <w:rFonts w:ascii="Calibri" w:hAnsi="Calibri" w:cs="Calibri"/>
                <w:sz w:val="18"/>
                <w:szCs w:val="18"/>
              </w:rPr>
              <w:t>Se guarda</w:t>
            </w:r>
            <w:r w:rsidR="00464354">
              <w:rPr>
                <w:rFonts w:ascii="Calibri" w:hAnsi="Calibri" w:cs="Calibri"/>
                <w:sz w:val="18"/>
                <w:szCs w:val="18"/>
              </w:rPr>
              <w:t xml:space="preserve"> en Excel la </w:t>
            </w:r>
            <w:r w:rsidR="00414D63">
              <w:rPr>
                <w:rFonts w:ascii="Calibri" w:hAnsi="Calibri" w:cs="Calibri"/>
                <w:sz w:val="18"/>
                <w:szCs w:val="18"/>
              </w:rPr>
              <w:t xml:space="preserve">revisión de las facturas con </w:t>
            </w:r>
            <w:r w:rsidR="00C36285">
              <w:rPr>
                <w:rFonts w:ascii="Calibri" w:hAnsi="Calibri" w:cs="Calibri"/>
                <w:sz w:val="18"/>
                <w:szCs w:val="18"/>
              </w:rPr>
              <w:t xml:space="preserve">los </w:t>
            </w:r>
            <w:r w:rsidR="00C36285" w:rsidRPr="002F553A">
              <w:rPr>
                <w:rFonts w:ascii="Calibri" w:hAnsi="Calibri" w:cs="Calibri"/>
                <w:sz w:val="18"/>
                <w:szCs w:val="18"/>
              </w:rPr>
              <w:t>precios</w:t>
            </w:r>
            <w:r w:rsidR="00C36285">
              <w:rPr>
                <w:rFonts w:ascii="Calibri" w:hAnsi="Calibri" w:cs="Calibri"/>
                <w:sz w:val="18"/>
                <w:szCs w:val="18"/>
              </w:rPr>
              <w:t xml:space="preserve"> estipulados</w:t>
            </w:r>
            <w:r w:rsidR="00B31036">
              <w:rPr>
                <w:rFonts w:ascii="Calibri" w:hAnsi="Calibri" w:cs="Calibri"/>
                <w:sz w:val="18"/>
                <w:szCs w:val="18"/>
              </w:rPr>
              <w:t xml:space="preserve"> y las glosas encontradas por las diferencias de precios.</w:t>
            </w:r>
          </w:p>
          <w:p w14:paraId="0B0B8960" w14:textId="77777777" w:rsidR="00B31036" w:rsidRDefault="00B31036" w:rsidP="00217BEE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A33C9BE" w14:textId="77777777" w:rsidR="00B31036" w:rsidRDefault="00B31036" w:rsidP="00217BEE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Ruta:</w:t>
            </w:r>
          </w:p>
          <w:p w14:paraId="0C302718" w14:textId="571E6750" w:rsidR="00B31036" w:rsidRPr="00B31036" w:rsidRDefault="00B31036" w:rsidP="00217BEE">
            <w:pPr>
              <w:pStyle w:val="Default"/>
              <w:jc w:val="both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</w:pPr>
            <w:hyperlink r:id="rId14" w:history="1">
              <w:r w:rsidRPr="00B31036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CONTRATO ETICOS SERRANO 2024</w:t>
              </w:r>
            </w:hyperlink>
            <w:r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  <w:t xml:space="preserve"> </w:t>
            </w:r>
            <w:hyperlink r:id="rId15" w:history="1">
              <w:r w:rsidRPr="00B31036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FACTURACION OC 133692 ETICOS SERRANO</w:t>
              </w:r>
            </w:hyperlink>
          </w:p>
          <w:p w14:paraId="6D68608C" w14:textId="09434640" w:rsidR="00B31036" w:rsidRPr="00B31036" w:rsidRDefault="00B31036" w:rsidP="00217BEE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hyperlink r:id="rId16" w:history="1">
              <w:r w:rsidRPr="00B31036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GLOSAS</w:t>
              </w:r>
            </w:hyperlink>
          </w:p>
        </w:tc>
      </w:tr>
      <w:tr w:rsidR="009B6B7F" w:rsidRPr="002F553A" w14:paraId="20140E81" w14:textId="77777777" w:rsidTr="00196C49">
        <w:trPr>
          <w:trHeight w:val="212"/>
        </w:trPr>
        <w:tc>
          <w:tcPr>
            <w:tcW w:w="432" w:type="dxa"/>
          </w:tcPr>
          <w:p w14:paraId="17B0843C" w14:textId="77777777" w:rsidR="00C17CD7" w:rsidRPr="002F553A" w:rsidRDefault="00C17CD7" w:rsidP="00367452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023" w:type="dxa"/>
          </w:tcPr>
          <w:p w14:paraId="7B4B10DF" w14:textId="11C34EAE" w:rsidR="002A460F" w:rsidRPr="002A460F" w:rsidRDefault="002A460F" w:rsidP="002A460F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A460F">
              <w:rPr>
                <w:rFonts w:ascii="Calibri" w:hAnsi="Calibri" w:cs="Calibri"/>
                <w:sz w:val="18"/>
                <w:szCs w:val="18"/>
              </w:rPr>
              <w:t>Participar en la conciliación de glosas con las entidades contratadas, elaborando las actas de conciliación</w:t>
            </w:r>
          </w:p>
          <w:p w14:paraId="69CDAE56" w14:textId="09D32616" w:rsidR="00C17CD7" w:rsidRPr="002F553A" w:rsidRDefault="002A460F" w:rsidP="002A460F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A460F">
              <w:rPr>
                <w:rFonts w:ascii="Calibri" w:hAnsi="Calibri" w:cs="Calibri"/>
                <w:sz w:val="18"/>
                <w:szCs w:val="18"/>
              </w:rPr>
              <w:t>firmadas por las partes</w:t>
            </w:r>
          </w:p>
        </w:tc>
        <w:tc>
          <w:tcPr>
            <w:tcW w:w="2648" w:type="dxa"/>
          </w:tcPr>
          <w:p w14:paraId="2DE85F52" w14:textId="77777777" w:rsidR="005F4B43" w:rsidRDefault="005F4B43" w:rsidP="005F4B43">
            <w:pPr>
              <w:jc w:val="both"/>
            </w:pPr>
            <w:r w:rsidRPr="00C41079">
              <w:rPr>
                <w:sz w:val="16"/>
                <w:szCs w:val="16"/>
              </w:rPr>
              <w:t xml:space="preserve">Durante el mes de mayo de 2025, se realizó un proceso de revisión exhaustiva de las </w:t>
            </w:r>
            <w:r w:rsidRPr="00C41079">
              <w:rPr>
                <w:b/>
                <w:bCs/>
                <w:sz w:val="16"/>
                <w:szCs w:val="16"/>
              </w:rPr>
              <w:t>notas crédito pendientes de emisión o envío</w:t>
            </w:r>
            <w:r w:rsidRPr="00C41079">
              <w:rPr>
                <w:sz w:val="16"/>
                <w:szCs w:val="16"/>
              </w:rPr>
              <w:t xml:space="preserve"> por parte del proveedor </w:t>
            </w:r>
            <w:r w:rsidRPr="00C41079">
              <w:rPr>
                <w:b/>
                <w:bCs/>
                <w:sz w:val="16"/>
                <w:szCs w:val="16"/>
              </w:rPr>
              <w:t>ÉTICOS SERRANO</w:t>
            </w:r>
            <w:r w:rsidRPr="00C41079">
              <w:rPr>
                <w:sz w:val="16"/>
                <w:szCs w:val="16"/>
              </w:rPr>
              <w:t xml:space="preserve">, vinculadas a la </w:t>
            </w:r>
            <w:r w:rsidRPr="00C41079">
              <w:rPr>
                <w:b/>
                <w:bCs/>
                <w:sz w:val="16"/>
                <w:szCs w:val="16"/>
              </w:rPr>
              <w:t>Orden de Compra N.º 133692</w:t>
            </w:r>
            <w:r w:rsidRPr="00C41079">
              <w:rPr>
                <w:sz w:val="16"/>
                <w:szCs w:val="16"/>
              </w:rPr>
              <w:t xml:space="preserve">, cuya vigencia finalizó el </w:t>
            </w:r>
            <w:r w:rsidRPr="00C41079">
              <w:rPr>
                <w:b/>
                <w:bCs/>
                <w:sz w:val="16"/>
                <w:szCs w:val="16"/>
              </w:rPr>
              <w:t>15 de febrero de 2025</w:t>
            </w:r>
            <w:r w:rsidRPr="00C41079">
              <w:t>.</w:t>
            </w:r>
          </w:p>
          <w:p w14:paraId="469D9D43" w14:textId="77777777" w:rsidR="005F4B43" w:rsidRPr="00C41079" w:rsidRDefault="005F4B43" w:rsidP="005F4B43">
            <w:pPr>
              <w:spacing w:after="160" w:line="278" w:lineRule="auto"/>
              <w:jc w:val="both"/>
              <w:rPr>
                <w:sz w:val="16"/>
                <w:szCs w:val="16"/>
              </w:rPr>
            </w:pPr>
            <w:r w:rsidRPr="00C41079">
              <w:rPr>
                <w:sz w:val="16"/>
                <w:szCs w:val="16"/>
              </w:rPr>
              <w:t>Esta revisión abarcó las glosas generadas durante los siguientes periodos de facturación:</w:t>
            </w:r>
          </w:p>
          <w:p w14:paraId="27A6F054" w14:textId="77777777" w:rsidR="005F4B43" w:rsidRPr="00C41079" w:rsidRDefault="005F4B43" w:rsidP="00BA059A">
            <w:pPr>
              <w:numPr>
                <w:ilvl w:val="0"/>
                <w:numId w:val="11"/>
              </w:numPr>
              <w:spacing w:after="160"/>
              <w:rPr>
                <w:sz w:val="16"/>
                <w:szCs w:val="16"/>
              </w:rPr>
            </w:pPr>
            <w:r w:rsidRPr="00C41079">
              <w:rPr>
                <w:b/>
                <w:bCs/>
                <w:sz w:val="16"/>
                <w:szCs w:val="16"/>
              </w:rPr>
              <w:t>Diciembre de 2024</w:t>
            </w:r>
          </w:p>
          <w:p w14:paraId="4A5E89F3" w14:textId="77777777" w:rsidR="005F4B43" w:rsidRPr="00C41079" w:rsidRDefault="005F4B43" w:rsidP="00BA059A">
            <w:pPr>
              <w:numPr>
                <w:ilvl w:val="0"/>
                <w:numId w:val="11"/>
              </w:numPr>
              <w:spacing w:after="160"/>
              <w:rPr>
                <w:sz w:val="16"/>
                <w:szCs w:val="16"/>
              </w:rPr>
            </w:pPr>
            <w:r w:rsidRPr="00C41079">
              <w:rPr>
                <w:b/>
                <w:bCs/>
                <w:sz w:val="16"/>
                <w:szCs w:val="16"/>
              </w:rPr>
              <w:t>Enero de 2025</w:t>
            </w:r>
          </w:p>
          <w:p w14:paraId="27DF1B67" w14:textId="77777777" w:rsidR="005F4B43" w:rsidRPr="00C41079" w:rsidRDefault="005F4B43" w:rsidP="00BA059A">
            <w:pPr>
              <w:numPr>
                <w:ilvl w:val="0"/>
                <w:numId w:val="11"/>
              </w:numPr>
              <w:spacing w:after="160"/>
              <w:rPr>
                <w:sz w:val="16"/>
                <w:szCs w:val="16"/>
              </w:rPr>
            </w:pPr>
            <w:r w:rsidRPr="00C41079">
              <w:rPr>
                <w:b/>
                <w:bCs/>
                <w:sz w:val="16"/>
                <w:szCs w:val="16"/>
              </w:rPr>
              <w:t>Febrero de 2025</w:t>
            </w:r>
          </w:p>
          <w:p w14:paraId="352AF604" w14:textId="77777777" w:rsidR="005F4B43" w:rsidRPr="00C41079" w:rsidRDefault="005F4B43" w:rsidP="007F58FD">
            <w:pPr>
              <w:jc w:val="both"/>
              <w:rPr>
                <w:sz w:val="16"/>
                <w:szCs w:val="16"/>
              </w:rPr>
            </w:pPr>
            <w:r w:rsidRPr="00C41079">
              <w:rPr>
                <w:sz w:val="16"/>
                <w:szCs w:val="16"/>
              </w:rPr>
              <w:t xml:space="preserve">El análisis se enfocó en verificar que todas las notas crédito correspondientes a dichos meses hayan sido </w:t>
            </w:r>
            <w:r w:rsidRPr="00C41079">
              <w:rPr>
                <w:b/>
                <w:bCs/>
                <w:sz w:val="16"/>
                <w:szCs w:val="16"/>
              </w:rPr>
              <w:t>emitidas, enviadas y correctamente asociadas a sus respectivas facturas</w:t>
            </w:r>
            <w:r w:rsidRPr="00C41079">
              <w:rPr>
                <w:sz w:val="16"/>
                <w:szCs w:val="16"/>
              </w:rPr>
              <w:t>.</w:t>
            </w:r>
          </w:p>
          <w:p w14:paraId="4C2CC8C0" w14:textId="77777777" w:rsidR="005F4B43" w:rsidRPr="00C41079" w:rsidRDefault="005F4B43" w:rsidP="007F58FD">
            <w:pPr>
              <w:spacing w:after="160" w:line="278" w:lineRule="auto"/>
              <w:jc w:val="both"/>
              <w:rPr>
                <w:sz w:val="16"/>
                <w:szCs w:val="16"/>
              </w:rPr>
            </w:pPr>
            <w:r w:rsidRPr="00C41079">
              <w:rPr>
                <w:sz w:val="16"/>
                <w:szCs w:val="16"/>
              </w:rPr>
              <w:t>El objetivo principal del proceso fue:</w:t>
            </w:r>
          </w:p>
          <w:p w14:paraId="6D1E4AA9" w14:textId="77777777" w:rsidR="005F4B43" w:rsidRPr="00C41079" w:rsidRDefault="005F4B43" w:rsidP="00BA059A">
            <w:pPr>
              <w:numPr>
                <w:ilvl w:val="0"/>
                <w:numId w:val="12"/>
              </w:numPr>
              <w:spacing w:after="160"/>
              <w:rPr>
                <w:sz w:val="16"/>
                <w:szCs w:val="16"/>
              </w:rPr>
            </w:pPr>
            <w:r w:rsidRPr="00C41079">
              <w:rPr>
                <w:sz w:val="16"/>
                <w:szCs w:val="16"/>
              </w:rPr>
              <w:t>Validar que las notas crédito reflejen correctamente los valores glosados.</w:t>
            </w:r>
          </w:p>
          <w:p w14:paraId="3E23183A" w14:textId="77777777" w:rsidR="005F4B43" w:rsidRPr="00C41079" w:rsidRDefault="005F4B43" w:rsidP="00BA059A">
            <w:pPr>
              <w:numPr>
                <w:ilvl w:val="0"/>
                <w:numId w:val="12"/>
              </w:numPr>
              <w:spacing w:after="160"/>
              <w:rPr>
                <w:sz w:val="16"/>
                <w:szCs w:val="16"/>
              </w:rPr>
            </w:pPr>
            <w:r w:rsidRPr="00C41079">
              <w:rPr>
                <w:sz w:val="16"/>
                <w:szCs w:val="16"/>
              </w:rPr>
              <w:t xml:space="preserve">Hay que confirmar que cada nota esté vinculada a su factura </w:t>
            </w:r>
            <w:r>
              <w:rPr>
                <w:sz w:val="16"/>
                <w:szCs w:val="16"/>
              </w:rPr>
              <w:t>c</w:t>
            </w:r>
            <w:r w:rsidRPr="00C41079">
              <w:rPr>
                <w:sz w:val="16"/>
                <w:szCs w:val="16"/>
              </w:rPr>
              <w:t>orrespondiente.</w:t>
            </w:r>
          </w:p>
          <w:p w14:paraId="63653306" w14:textId="77777777" w:rsidR="005F4B43" w:rsidRPr="00C41079" w:rsidRDefault="005F4B43" w:rsidP="00BA059A">
            <w:pPr>
              <w:numPr>
                <w:ilvl w:val="0"/>
                <w:numId w:val="12"/>
              </w:numPr>
              <w:spacing w:after="160"/>
              <w:rPr>
                <w:sz w:val="16"/>
                <w:szCs w:val="16"/>
              </w:rPr>
            </w:pPr>
            <w:r w:rsidRPr="00C41079">
              <w:rPr>
                <w:sz w:val="16"/>
                <w:szCs w:val="16"/>
              </w:rPr>
              <w:t>Hay que asegurar que no existan diferencias entre los valores facturados, las glosas aplicadas y las notas crédito emitidas.</w:t>
            </w:r>
          </w:p>
          <w:p w14:paraId="3C6351BC" w14:textId="77777777" w:rsidR="005F4B43" w:rsidRPr="00C41079" w:rsidRDefault="005F4B43" w:rsidP="00BA059A">
            <w:pPr>
              <w:numPr>
                <w:ilvl w:val="0"/>
                <w:numId w:val="12"/>
              </w:numPr>
              <w:spacing w:after="160"/>
              <w:rPr>
                <w:sz w:val="16"/>
                <w:szCs w:val="16"/>
              </w:rPr>
            </w:pPr>
            <w:r w:rsidRPr="00C41079">
              <w:rPr>
                <w:sz w:val="16"/>
                <w:szCs w:val="16"/>
              </w:rPr>
              <w:lastRenderedPageBreak/>
              <w:t>Documentar y canalizar cualquier discrepancia encontrada para su resolución oportuna.</w:t>
            </w:r>
          </w:p>
          <w:p w14:paraId="12A61075" w14:textId="3327CDB2" w:rsidR="00C17CD7" w:rsidRPr="002F553A" w:rsidRDefault="00C17CD7" w:rsidP="006E24C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07D20B9C" w14:textId="59273721" w:rsidR="00C2336A" w:rsidRPr="002F553A" w:rsidRDefault="00C10B70" w:rsidP="00C2336A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 xml:space="preserve">Se envía archivo en Excel al proveedor </w:t>
            </w:r>
            <w:r w:rsidR="00127B4C">
              <w:rPr>
                <w:rFonts w:ascii="Calibri" w:hAnsi="Calibri" w:cs="Calibri"/>
                <w:sz w:val="18"/>
                <w:szCs w:val="18"/>
              </w:rPr>
              <w:t xml:space="preserve">para su </w:t>
            </w:r>
            <w:r>
              <w:rPr>
                <w:rFonts w:ascii="Calibri" w:hAnsi="Calibri" w:cs="Calibri"/>
                <w:sz w:val="18"/>
                <w:szCs w:val="18"/>
              </w:rPr>
              <w:t>revisión y conciliación de glosas</w:t>
            </w:r>
            <w:r w:rsidR="00127B4C">
              <w:rPr>
                <w:rFonts w:ascii="Calibri" w:hAnsi="Calibri" w:cs="Calibri"/>
                <w:sz w:val="18"/>
                <w:szCs w:val="18"/>
              </w:rPr>
              <w:t xml:space="preserve"> y él envió correspondiente de las notas créditos.</w:t>
            </w:r>
          </w:p>
        </w:tc>
      </w:tr>
      <w:tr w:rsidR="009B6B7F" w:rsidRPr="002F553A" w14:paraId="6F1162FC" w14:textId="77777777" w:rsidTr="00196C49">
        <w:trPr>
          <w:trHeight w:val="212"/>
        </w:trPr>
        <w:tc>
          <w:tcPr>
            <w:tcW w:w="432" w:type="dxa"/>
          </w:tcPr>
          <w:p w14:paraId="3C7D327F" w14:textId="77777777" w:rsidR="00C17CD7" w:rsidRPr="002F553A" w:rsidRDefault="00C17CD7" w:rsidP="00367452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bookmarkStart w:id="3" w:name="_Hlk184758615"/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023" w:type="dxa"/>
          </w:tcPr>
          <w:p w14:paraId="48F3B863" w14:textId="5121B07E" w:rsidR="002A460F" w:rsidRPr="002A460F" w:rsidRDefault="002A460F" w:rsidP="002A460F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A460F">
              <w:rPr>
                <w:rFonts w:ascii="Calibri" w:hAnsi="Calibri" w:cs="Calibri"/>
                <w:sz w:val="18"/>
                <w:szCs w:val="18"/>
              </w:rPr>
              <w:t>Auditar las cuentas medicas en el aplicativo, aplicando los controles de cuentas a pagar, notas débito o</w:t>
            </w:r>
          </w:p>
          <w:p w14:paraId="2A06FE7E" w14:textId="48F59331" w:rsidR="00C17CD7" w:rsidRPr="002F553A" w:rsidRDefault="002A460F" w:rsidP="002A460F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A460F">
              <w:rPr>
                <w:rFonts w:ascii="Calibri" w:hAnsi="Calibri" w:cs="Calibri"/>
                <w:sz w:val="18"/>
                <w:szCs w:val="18"/>
              </w:rPr>
              <w:t>crédito.</w:t>
            </w:r>
          </w:p>
        </w:tc>
        <w:tc>
          <w:tcPr>
            <w:tcW w:w="2648" w:type="dxa"/>
          </w:tcPr>
          <w:p w14:paraId="76127722" w14:textId="1D8280E7" w:rsidR="00BF622E" w:rsidRPr="00BF622E" w:rsidRDefault="00BF622E" w:rsidP="00BA059A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auto"/>
                <w:sz w:val="18"/>
                <w:szCs w:val="18"/>
              </w:rPr>
              <w:t>Se ingres</w:t>
            </w:r>
            <w:r w:rsidR="00432E8F">
              <w:rPr>
                <w:rFonts w:ascii="Calibri" w:hAnsi="Calibri" w:cs="Calibri"/>
                <w:color w:val="auto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 xml:space="preserve"> al aplicativo de manera parcial las facturas que se enviaron a pago.</w:t>
            </w:r>
          </w:p>
          <w:p w14:paraId="61F4E74E" w14:textId="414393E6" w:rsidR="00B32756" w:rsidRPr="00C520DA" w:rsidRDefault="00BF622E" w:rsidP="00BA059A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auto"/>
                <w:sz w:val="18"/>
                <w:szCs w:val="18"/>
              </w:rPr>
              <w:t>Se realiz</w:t>
            </w:r>
            <w:r w:rsidR="00903E3D">
              <w:rPr>
                <w:rFonts w:ascii="Calibri" w:hAnsi="Calibri" w:cs="Calibri"/>
                <w:color w:val="auto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 xml:space="preserve"> revisión y aprobación de </w:t>
            </w:r>
            <w:proofErr w:type="gramStart"/>
            <w:r>
              <w:rPr>
                <w:rFonts w:ascii="Calibri" w:hAnsi="Calibri" w:cs="Calibri"/>
                <w:color w:val="auto"/>
                <w:sz w:val="18"/>
                <w:szCs w:val="18"/>
              </w:rPr>
              <w:t xml:space="preserve">facturas </w:t>
            </w:r>
            <w:r w:rsidR="00D77018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y</w:t>
            </w:r>
            <w:proofErr w:type="gramEnd"/>
            <w:r w:rsidR="00D77018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notas crédito 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en aplicativo de facturación SI</w:t>
            </w:r>
            <w:r w:rsidR="00127B4C">
              <w:rPr>
                <w:rFonts w:ascii="Calibri" w:hAnsi="Calibri" w:cs="Calibri"/>
                <w:color w:val="auto"/>
                <w:sz w:val="18"/>
                <w:szCs w:val="18"/>
              </w:rPr>
              <w:t>IF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 xml:space="preserve"> NACION.</w:t>
            </w:r>
          </w:p>
          <w:p w14:paraId="66A4B6F4" w14:textId="77777777" w:rsidR="00C520DA" w:rsidRPr="00C520DA" w:rsidRDefault="00C520DA" w:rsidP="00C520DA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95DDEC5" w14:textId="03A63B1D" w:rsidR="00127B4C" w:rsidRPr="002F553A" w:rsidRDefault="005F3BB3" w:rsidP="00BA059A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Se </w:t>
            </w:r>
            <w:r w:rsidR="00432E8F">
              <w:rPr>
                <w:rFonts w:ascii="Calibri" w:hAnsi="Calibri" w:cs="Calibri"/>
                <w:sz w:val="18"/>
                <w:szCs w:val="18"/>
              </w:rPr>
              <w:t>ingreso</w:t>
            </w:r>
            <w:r w:rsidR="008D510E">
              <w:rPr>
                <w:rFonts w:ascii="Calibri" w:hAnsi="Calibri" w:cs="Calibri"/>
                <w:sz w:val="18"/>
                <w:szCs w:val="18"/>
              </w:rPr>
              <w:t xml:space="preserve"> al aplicativo </w:t>
            </w:r>
            <w:r w:rsidR="00455B98">
              <w:rPr>
                <w:rFonts w:ascii="Calibri" w:hAnsi="Calibri" w:cs="Calibri"/>
                <w:sz w:val="18"/>
                <w:szCs w:val="18"/>
              </w:rPr>
              <w:t xml:space="preserve">del SMA </w:t>
            </w:r>
            <w:r w:rsidR="00135186">
              <w:rPr>
                <w:rFonts w:ascii="Calibri" w:hAnsi="Calibri" w:cs="Calibri"/>
                <w:sz w:val="18"/>
                <w:szCs w:val="18"/>
              </w:rPr>
              <w:t xml:space="preserve">los pagos </w:t>
            </w:r>
            <w:r w:rsidR="00370AE4">
              <w:rPr>
                <w:rFonts w:ascii="Calibri" w:hAnsi="Calibri" w:cs="Calibri"/>
                <w:sz w:val="18"/>
                <w:szCs w:val="18"/>
              </w:rPr>
              <w:t>de reembolsos por concepto de compra d</w:t>
            </w:r>
            <w:r w:rsidR="00D21CF8">
              <w:rPr>
                <w:rFonts w:ascii="Calibri" w:hAnsi="Calibri" w:cs="Calibri"/>
                <w:sz w:val="18"/>
                <w:szCs w:val="18"/>
              </w:rPr>
              <w:t>e</w:t>
            </w:r>
            <w:r w:rsidR="00370AE4">
              <w:rPr>
                <w:rFonts w:ascii="Calibri" w:hAnsi="Calibri" w:cs="Calibri"/>
                <w:sz w:val="18"/>
                <w:szCs w:val="18"/>
              </w:rPr>
              <w:t xml:space="preserve"> medicamentos del mes de abril.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282" w:type="dxa"/>
          </w:tcPr>
          <w:p w14:paraId="130EB924" w14:textId="6A7586AA" w:rsidR="00905001" w:rsidRDefault="00BF622E" w:rsidP="00BA059A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Registro aplicativo SMA</w:t>
            </w:r>
          </w:p>
          <w:p w14:paraId="313DD4E1" w14:textId="75BB88BE" w:rsidR="00A57DDC" w:rsidRPr="00A57DDC" w:rsidRDefault="00A57DDC" w:rsidP="00A57DDC">
            <w:pPr>
              <w:pStyle w:val="Default"/>
              <w:jc w:val="both"/>
              <w:rPr>
                <w:rFonts w:ascii="Calibri" w:hAnsi="Calibri" w:cs="Calibri"/>
                <w:color w:val="4AA8E6" w:themeColor="text2" w:themeTint="99"/>
                <w:sz w:val="18"/>
                <w:szCs w:val="18"/>
              </w:rPr>
            </w:pPr>
            <w:r w:rsidRPr="00A57DDC">
              <w:rPr>
                <w:rFonts w:ascii="Calibri" w:hAnsi="Calibri" w:cs="Calibri"/>
                <w:color w:val="4AA8E6" w:themeColor="text2" w:themeTint="99"/>
                <w:sz w:val="18"/>
                <w:szCs w:val="18"/>
              </w:rPr>
              <w:t xml:space="preserve">                  https://sma.sena.edu.co/portal/html/</w:t>
            </w:r>
          </w:p>
          <w:p w14:paraId="3514FFA3" w14:textId="54A94399" w:rsidR="00BF622E" w:rsidRDefault="00BF622E" w:rsidP="00BA059A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Ingreso plataforma SIFF NACION</w:t>
            </w:r>
          </w:p>
          <w:p w14:paraId="20223B07" w14:textId="06579814" w:rsidR="008A7BE9" w:rsidRPr="00A57DDC" w:rsidRDefault="008A7BE9" w:rsidP="008A7BE9">
            <w:pPr>
              <w:pStyle w:val="Default"/>
              <w:ind w:left="720"/>
              <w:jc w:val="both"/>
              <w:rPr>
                <w:rFonts w:ascii="Calibri" w:hAnsi="Calibri" w:cs="Calibri"/>
                <w:color w:val="4AA8E6" w:themeColor="text2" w:themeTint="99"/>
                <w:sz w:val="18"/>
                <w:szCs w:val="18"/>
              </w:rPr>
            </w:pPr>
            <w:r w:rsidRPr="00A57DDC">
              <w:rPr>
                <w:rFonts w:ascii="Calibri" w:hAnsi="Calibri" w:cs="Calibri"/>
                <w:color w:val="4AA8E6" w:themeColor="text2" w:themeTint="99"/>
                <w:sz w:val="18"/>
                <w:szCs w:val="18"/>
              </w:rPr>
              <w:t>https://validador.siifnacion.gov.co/auth/login</w:t>
            </w:r>
          </w:p>
          <w:p w14:paraId="0B903610" w14:textId="62C01EB6" w:rsidR="00127B4C" w:rsidRPr="002F553A" w:rsidRDefault="00127B4C" w:rsidP="00BA059A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Comunicación vía telefónica con la plataforma de SIIF NACION.</w:t>
            </w:r>
          </w:p>
          <w:p w14:paraId="5EF91D9A" w14:textId="77777777" w:rsidR="005505CE" w:rsidRPr="002F553A" w:rsidRDefault="005505CE" w:rsidP="00905001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13811D8" w14:textId="7DB9E0FC" w:rsidR="005505CE" w:rsidRPr="002F553A" w:rsidRDefault="005505CE" w:rsidP="00905001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bookmarkEnd w:id="3"/>
      <w:tr w:rsidR="009B6B7F" w:rsidRPr="002F553A" w14:paraId="43804252" w14:textId="77777777" w:rsidTr="00196C49">
        <w:trPr>
          <w:trHeight w:val="212"/>
        </w:trPr>
        <w:tc>
          <w:tcPr>
            <w:tcW w:w="432" w:type="dxa"/>
          </w:tcPr>
          <w:p w14:paraId="6D5D8E22" w14:textId="4D9551C1" w:rsidR="00CC08B3" w:rsidRPr="002F553A" w:rsidRDefault="00CC08B3" w:rsidP="00367452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023" w:type="dxa"/>
          </w:tcPr>
          <w:p w14:paraId="18D21ACF" w14:textId="50199DC6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Remitir para tramite de pago las respectivas cuentas médicas y de medicamentos con los respectivos</w:t>
            </w:r>
          </w:p>
          <w:p w14:paraId="3922B00E" w14:textId="4F5B36F6" w:rsidR="00CC08B3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soportes de glosas, notas débito o crédito.</w:t>
            </w:r>
          </w:p>
        </w:tc>
        <w:tc>
          <w:tcPr>
            <w:tcW w:w="2648" w:type="dxa"/>
          </w:tcPr>
          <w:p w14:paraId="2CE79685" w14:textId="497FB410" w:rsidR="00707F86" w:rsidRPr="002F553A" w:rsidRDefault="00381A92" w:rsidP="00707F86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realiz</w:t>
            </w:r>
            <w:r w:rsidR="00D21CF8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informe de supervisión de</w:t>
            </w:r>
            <w:r w:rsidR="000A011B">
              <w:rPr>
                <w:rFonts w:ascii="Calibri" w:hAnsi="Calibri" w:cs="Calibri"/>
                <w:sz w:val="18"/>
                <w:szCs w:val="18"/>
              </w:rPr>
              <w:t>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pago</w:t>
            </w:r>
            <w:r w:rsidR="000A011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B2D70">
              <w:rPr>
                <w:rFonts w:ascii="Calibri" w:hAnsi="Calibri" w:cs="Calibri"/>
                <w:sz w:val="18"/>
                <w:szCs w:val="18"/>
              </w:rPr>
              <w:t>1</w:t>
            </w:r>
            <w:r w:rsidR="00D21CF8">
              <w:rPr>
                <w:rFonts w:ascii="Calibri" w:hAnsi="Calibri" w:cs="Calibri"/>
                <w:sz w:val="18"/>
                <w:szCs w:val="18"/>
              </w:rPr>
              <w:t>1</w:t>
            </w:r>
            <w:r w:rsidR="0017196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C4E96">
              <w:rPr>
                <w:rFonts w:ascii="Calibri" w:hAnsi="Calibri" w:cs="Calibri"/>
                <w:sz w:val="18"/>
                <w:szCs w:val="18"/>
              </w:rPr>
              <w:t>correspondiente a la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C4E96">
              <w:rPr>
                <w:rFonts w:ascii="Calibri" w:hAnsi="Calibri" w:cs="Calibri"/>
                <w:sz w:val="18"/>
                <w:szCs w:val="18"/>
              </w:rPr>
              <w:t>Orden de Compra (OC)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133692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FA762B">
              <w:rPr>
                <w:rFonts w:ascii="Calibri" w:hAnsi="Calibri" w:cs="Calibri"/>
                <w:sz w:val="18"/>
                <w:szCs w:val="18"/>
              </w:rPr>
              <w:t xml:space="preserve">las </w:t>
            </w:r>
            <w:r w:rsidR="0053232B">
              <w:rPr>
                <w:rFonts w:ascii="Calibri" w:hAnsi="Calibri" w:cs="Calibri"/>
                <w:sz w:val="18"/>
                <w:szCs w:val="18"/>
              </w:rPr>
              <w:t>facturas</w:t>
            </w:r>
            <w:r w:rsidR="00FA762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correspondientes a este pago fueron </w:t>
            </w:r>
            <w:r w:rsidR="00FA762B">
              <w:rPr>
                <w:rFonts w:ascii="Calibri" w:hAnsi="Calibri" w:cs="Calibri"/>
                <w:sz w:val="18"/>
                <w:szCs w:val="18"/>
              </w:rPr>
              <w:t>revisadas y auditadas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 durante </w:t>
            </w:r>
            <w:r w:rsidR="00FA762B">
              <w:rPr>
                <w:rFonts w:ascii="Calibri" w:hAnsi="Calibri" w:cs="Calibri"/>
                <w:sz w:val="18"/>
                <w:szCs w:val="18"/>
              </w:rPr>
              <w:t>el mes de marzo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 de 2025 y fueron radicadas en </w:t>
            </w:r>
            <w:r w:rsidR="00D21CF8">
              <w:rPr>
                <w:rFonts w:ascii="Calibri" w:hAnsi="Calibri" w:cs="Calibri"/>
                <w:sz w:val="18"/>
                <w:szCs w:val="18"/>
              </w:rPr>
              <w:t>los meses</w:t>
            </w:r>
            <w:r w:rsidR="0053232B">
              <w:rPr>
                <w:rFonts w:ascii="Calibri" w:hAnsi="Calibri" w:cs="Calibri"/>
                <w:sz w:val="18"/>
                <w:szCs w:val="18"/>
              </w:rPr>
              <w:t xml:space="preserve"> de </w:t>
            </w:r>
            <w:r w:rsidR="00453315">
              <w:rPr>
                <w:rFonts w:ascii="Calibri" w:hAnsi="Calibri" w:cs="Calibri"/>
                <w:sz w:val="18"/>
                <w:szCs w:val="18"/>
              </w:rPr>
              <w:t xml:space="preserve">diciembre (2024), enero (2025) y </w:t>
            </w:r>
            <w:r w:rsidR="000A011B">
              <w:rPr>
                <w:rFonts w:ascii="Calibri" w:hAnsi="Calibri" w:cs="Calibri"/>
                <w:sz w:val="18"/>
                <w:szCs w:val="18"/>
              </w:rPr>
              <w:t>febrero</w:t>
            </w:r>
            <w:r w:rsidR="0053232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53315">
              <w:rPr>
                <w:rFonts w:ascii="Calibri" w:hAnsi="Calibri" w:cs="Calibri"/>
                <w:sz w:val="18"/>
                <w:szCs w:val="18"/>
              </w:rPr>
              <w:t>(</w:t>
            </w:r>
            <w:r w:rsidR="00CC4E96">
              <w:rPr>
                <w:rFonts w:ascii="Calibri" w:hAnsi="Calibri" w:cs="Calibri"/>
                <w:sz w:val="18"/>
                <w:szCs w:val="18"/>
              </w:rPr>
              <w:t>2025</w:t>
            </w:r>
            <w:r w:rsidR="00453315">
              <w:rPr>
                <w:rFonts w:ascii="Calibri" w:hAnsi="Calibri" w:cs="Calibri"/>
                <w:sz w:val="18"/>
                <w:szCs w:val="18"/>
              </w:rPr>
              <w:t>)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3232B">
              <w:rPr>
                <w:rFonts w:ascii="Calibri" w:hAnsi="Calibri" w:cs="Calibri"/>
                <w:sz w:val="18"/>
                <w:szCs w:val="18"/>
              </w:rPr>
              <w:t>con sus respectivos soportes</w:t>
            </w:r>
            <w:r w:rsidR="00CC4E96">
              <w:rPr>
                <w:rFonts w:ascii="Calibri" w:hAnsi="Calibri" w:cs="Calibri"/>
                <w:sz w:val="18"/>
                <w:szCs w:val="18"/>
              </w:rPr>
              <w:t>, así como también</w:t>
            </w:r>
            <w:r w:rsidR="00DC4B9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el diligenciamiento del </w:t>
            </w:r>
            <w:r w:rsidR="00DC4B94">
              <w:rPr>
                <w:rFonts w:ascii="Calibri" w:hAnsi="Calibri" w:cs="Calibri"/>
                <w:sz w:val="18"/>
                <w:szCs w:val="18"/>
              </w:rPr>
              <w:t>cuadro económico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 en el cual </w:t>
            </w:r>
            <w:r w:rsidR="005B47BB">
              <w:rPr>
                <w:rFonts w:ascii="Calibri" w:hAnsi="Calibri" w:cs="Calibri"/>
                <w:sz w:val="18"/>
                <w:szCs w:val="18"/>
              </w:rPr>
              <w:t>se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 p</w:t>
            </w:r>
            <w:r w:rsidR="005B47BB">
              <w:rPr>
                <w:rFonts w:ascii="Calibri" w:hAnsi="Calibri" w:cs="Calibri"/>
                <w:sz w:val="18"/>
                <w:szCs w:val="18"/>
              </w:rPr>
              <w:t>uede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 evidenciar </w:t>
            </w:r>
            <w:r w:rsidR="00CC4E96">
              <w:rPr>
                <w:rFonts w:ascii="Calibri" w:hAnsi="Calibri" w:cs="Calibri"/>
                <w:sz w:val="18"/>
                <w:szCs w:val="18"/>
              </w:rPr>
              <w:t>con e</w:t>
            </w:r>
            <w:r w:rsidR="00C6519D">
              <w:rPr>
                <w:rFonts w:ascii="Calibri" w:hAnsi="Calibri" w:cs="Calibri"/>
                <w:sz w:val="18"/>
                <w:szCs w:val="18"/>
              </w:rPr>
              <w:t>l valor del contrato, el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 monto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 ejecutado y el saldo</w:t>
            </w:r>
            <w:r w:rsidR="00CC4E96">
              <w:rPr>
                <w:rFonts w:ascii="Calibri" w:hAnsi="Calibri" w:cs="Calibri"/>
                <w:sz w:val="18"/>
                <w:szCs w:val="18"/>
              </w:rPr>
              <w:t xml:space="preserve"> restante</w:t>
            </w:r>
            <w:r w:rsidR="00C6519D">
              <w:rPr>
                <w:rFonts w:ascii="Calibri" w:hAnsi="Calibri" w:cs="Calibri"/>
                <w:sz w:val="18"/>
                <w:szCs w:val="18"/>
              </w:rPr>
              <w:t xml:space="preserve"> del contrato</w:t>
            </w:r>
            <w:r w:rsidR="00DC4B94">
              <w:rPr>
                <w:rFonts w:ascii="Calibri" w:hAnsi="Calibri" w:cs="Calibri"/>
                <w:sz w:val="18"/>
                <w:szCs w:val="18"/>
              </w:rPr>
              <w:t>.</w:t>
            </w:r>
            <w:r w:rsidR="0053232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02C8CCC0" w14:textId="4AF41166" w:rsidR="00D85443" w:rsidRPr="002F553A" w:rsidRDefault="00D85443" w:rsidP="00B32756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2254FBBB" w14:textId="058EEB44" w:rsidR="00CC4E96" w:rsidRDefault="00CC4E96" w:rsidP="00BA059A">
            <w:pPr>
              <w:pStyle w:val="Default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Carpeta GF guardada y compartida en el drive</w:t>
            </w:r>
            <w:r w:rsidR="006B696A">
              <w:rPr>
                <w:rFonts w:ascii="Calibri" w:hAnsi="Calibri" w:cs="Calibri"/>
                <w:sz w:val="18"/>
                <w:szCs w:val="18"/>
              </w:rPr>
              <w:t xml:space="preserve"> de contratos 2024 para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su revisión y aprobación de la supervisora del contrato.</w:t>
            </w:r>
          </w:p>
          <w:p w14:paraId="1A314C80" w14:textId="4127B302" w:rsidR="00CC4E96" w:rsidRPr="006B696A" w:rsidRDefault="006B696A" w:rsidP="00CC4E96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  <w:hyperlink r:id="rId17" w:history="1">
              <w:r w:rsidRPr="006B696A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CONTRATOS 2024</w:t>
              </w:r>
            </w:hyperlink>
            <w:hyperlink r:id="rId18" w:history="1">
              <w:r w:rsidRPr="006B696A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ETICOS SERRANO</w:t>
              </w:r>
            </w:hyperlink>
            <w:hyperlink r:id="rId19" w:history="1">
              <w:r w:rsidRPr="006B696A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2. OC 133692</w:t>
              </w:r>
            </w:hyperlink>
          </w:p>
          <w:p w14:paraId="35BEC367" w14:textId="088BFBD1" w:rsidR="00CC08B3" w:rsidRPr="002F553A" w:rsidRDefault="00DC4B94" w:rsidP="00BA059A">
            <w:pPr>
              <w:pStyle w:val="Default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Carpeta GF radicada y enviada a pago a</w:t>
            </w:r>
            <w:r w:rsidR="00CC4E96">
              <w:rPr>
                <w:rFonts w:ascii="Calibri" w:hAnsi="Calibri" w:cs="Calibri"/>
                <w:sz w:val="18"/>
                <w:szCs w:val="18"/>
              </w:rPr>
              <w:t>l área de c</w:t>
            </w:r>
            <w:r>
              <w:rPr>
                <w:rFonts w:ascii="Calibri" w:hAnsi="Calibri" w:cs="Calibri"/>
                <w:sz w:val="18"/>
                <w:szCs w:val="18"/>
              </w:rPr>
              <w:t>ontabilidad.</w:t>
            </w:r>
          </w:p>
          <w:p w14:paraId="747EB5AF" w14:textId="2E253F58" w:rsidR="00707F86" w:rsidRPr="002F553A" w:rsidRDefault="00707F86" w:rsidP="00905001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CE431E6" w14:textId="77777777" w:rsidR="00707F86" w:rsidRPr="002F553A" w:rsidRDefault="00707F86" w:rsidP="00905001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C63960C" w14:textId="4C2AD429" w:rsidR="00707F86" w:rsidRPr="002F553A" w:rsidRDefault="00707F86" w:rsidP="00905001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B6B7F" w:rsidRPr="002F553A" w14:paraId="538B018A" w14:textId="77777777" w:rsidTr="00196C49">
        <w:trPr>
          <w:trHeight w:val="212"/>
        </w:trPr>
        <w:tc>
          <w:tcPr>
            <w:tcW w:w="432" w:type="dxa"/>
          </w:tcPr>
          <w:p w14:paraId="37ED8D00" w14:textId="746E4741" w:rsidR="00CC08B3" w:rsidRPr="002F553A" w:rsidRDefault="00CC08B3" w:rsidP="00367452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023" w:type="dxa"/>
          </w:tcPr>
          <w:p w14:paraId="2F470102" w14:textId="3C515339" w:rsidR="00CC08B3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Consolidar informes de productividad de los médicos y odontólogos asesores y cargue de los informes 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auditoria en el aplicativo SPU.</w:t>
            </w:r>
          </w:p>
        </w:tc>
        <w:tc>
          <w:tcPr>
            <w:tcW w:w="2648" w:type="dxa"/>
          </w:tcPr>
          <w:p w14:paraId="3CC2A306" w14:textId="605E225B" w:rsidR="00996DE2" w:rsidRPr="002F553A" w:rsidRDefault="00E47787" w:rsidP="00996DE2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 se requirió de esta actividad</w:t>
            </w:r>
            <w:r w:rsidR="00996DE2" w:rsidRPr="002F553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11F4E257" w14:textId="77777777" w:rsidR="00996DE2" w:rsidRPr="002F553A" w:rsidRDefault="00996DE2" w:rsidP="00996DE2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1FE728E" w14:textId="2365117C" w:rsidR="00CC08B3" w:rsidRPr="002F553A" w:rsidRDefault="00CC08B3" w:rsidP="00996DE2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297DA0B5" w14:textId="36E31C7D" w:rsidR="006F38C1" w:rsidRPr="002F553A" w:rsidRDefault="00E47787" w:rsidP="00C31B22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</w:tr>
      <w:tr w:rsidR="009B6B7F" w:rsidRPr="002F553A" w14:paraId="2078F93F" w14:textId="77777777" w:rsidTr="00196C49">
        <w:trPr>
          <w:trHeight w:val="212"/>
        </w:trPr>
        <w:tc>
          <w:tcPr>
            <w:tcW w:w="432" w:type="dxa"/>
          </w:tcPr>
          <w:p w14:paraId="090F3D62" w14:textId="208ECAE6" w:rsidR="00B22C29" w:rsidRPr="002F553A" w:rsidRDefault="00B22C29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2F553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023" w:type="dxa"/>
          </w:tcPr>
          <w:p w14:paraId="28B2985E" w14:textId="26B6263E" w:rsidR="00B22C29" w:rsidRPr="002F553A" w:rsidRDefault="00E47787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 xml:space="preserve">Elaborar </w:t>
            </w:r>
            <w:r w:rsidR="00F62AFE" w:rsidRPr="00E47787">
              <w:rPr>
                <w:rFonts w:ascii="Calibri" w:hAnsi="Calibri" w:cs="Calibri"/>
                <w:sz w:val="18"/>
                <w:szCs w:val="18"/>
              </w:rPr>
              <w:t>la carne</w:t>
            </w:r>
            <w:r w:rsidRPr="00E47787">
              <w:rPr>
                <w:rFonts w:ascii="Calibri" w:hAnsi="Calibri" w:cs="Calibri"/>
                <w:sz w:val="18"/>
                <w:szCs w:val="18"/>
              </w:rPr>
              <w:t xml:space="preserve"> de identificación del SMA para los beneficiarios del servicio.</w:t>
            </w:r>
          </w:p>
        </w:tc>
        <w:tc>
          <w:tcPr>
            <w:tcW w:w="2648" w:type="dxa"/>
          </w:tcPr>
          <w:p w14:paraId="0543D451" w14:textId="77777777" w:rsidR="00E47787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 se requirió de esta actividad</w:t>
            </w:r>
            <w:r w:rsidRPr="002F553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1634DA88" w14:textId="77777777" w:rsidR="00E47787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68C17BA" w14:textId="663E7074" w:rsidR="00B22C29" w:rsidRPr="002F553A" w:rsidRDefault="00B22C29" w:rsidP="00412AA4">
            <w:pPr>
              <w:pStyle w:val="Default"/>
              <w:ind w:left="3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277722A6" w14:textId="1DB9C1ED" w:rsidR="00B22C29" w:rsidRPr="002F553A" w:rsidRDefault="00E47787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  <w:r w:rsidR="00330D1D" w:rsidRPr="002F553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</w:tr>
      <w:tr w:rsidR="009B6B7F" w:rsidRPr="002F553A" w14:paraId="2E10032A" w14:textId="77777777" w:rsidTr="00196C49">
        <w:trPr>
          <w:trHeight w:val="212"/>
        </w:trPr>
        <w:tc>
          <w:tcPr>
            <w:tcW w:w="432" w:type="dxa"/>
          </w:tcPr>
          <w:p w14:paraId="7B4F6BF6" w14:textId="3756302F" w:rsidR="00E47787" w:rsidRPr="002F553A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023" w:type="dxa"/>
          </w:tcPr>
          <w:p w14:paraId="30EDC7F6" w14:textId="3497D3C4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Verificar el cumplimiento del derecho de afiliación de los beneficiarios, actualizando trimestralmente 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aplicativo SMA.</w:t>
            </w:r>
          </w:p>
        </w:tc>
        <w:tc>
          <w:tcPr>
            <w:tcW w:w="2648" w:type="dxa"/>
          </w:tcPr>
          <w:p w14:paraId="0D9AA258" w14:textId="77777777" w:rsidR="00DC4B94" w:rsidRPr="002F553A" w:rsidRDefault="00DC4B94" w:rsidP="00DC4B94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 se requirió de esta actividad</w:t>
            </w:r>
            <w:r w:rsidRPr="002F553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2D1CEB21" w14:textId="77777777" w:rsid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497524C2" w14:textId="67BF30AF" w:rsidR="00E47787" w:rsidRDefault="00DC4B94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</w:tr>
      <w:tr w:rsidR="009B6B7F" w:rsidRPr="002F553A" w14:paraId="04707D62" w14:textId="77777777" w:rsidTr="00196C49">
        <w:trPr>
          <w:trHeight w:val="212"/>
        </w:trPr>
        <w:tc>
          <w:tcPr>
            <w:tcW w:w="432" w:type="dxa"/>
          </w:tcPr>
          <w:p w14:paraId="027E8FC0" w14:textId="6A86D7D7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lastRenderedPageBreak/>
              <w:t>9</w:t>
            </w:r>
          </w:p>
        </w:tc>
        <w:tc>
          <w:tcPr>
            <w:tcW w:w="2023" w:type="dxa"/>
          </w:tcPr>
          <w:p w14:paraId="4C5D6AE0" w14:textId="0B1D8987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Gestionar mensualmente el cobro de la cartera de excedentes del SMA, que incluye notificación al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funcionario/pensionado, el reporte de novedades de nómina para descuento por nomina, informe de cartera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de excedentes, conciliación de cartera con la Dirección General.</w:t>
            </w:r>
          </w:p>
        </w:tc>
        <w:tc>
          <w:tcPr>
            <w:tcW w:w="2648" w:type="dxa"/>
          </w:tcPr>
          <w:p w14:paraId="34F12706" w14:textId="77777777" w:rsidR="00DC4B94" w:rsidRPr="002F553A" w:rsidRDefault="00DC4B94" w:rsidP="00DC4B94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 se requirió de esta actividad</w:t>
            </w:r>
            <w:r w:rsidRPr="002F553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36DA0113" w14:textId="77777777" w:rsid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6467FD62" w14:textId="389D0AE8" w:rsidR="00E47787" w:rsidRDefault="00DC4B94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</w:tr>
      <w:tr w:rsidR="009B6B7F" w:rsidRPr="002F553A" w14:paraId="290E5FE1" w14:textId="77777777" w:rsidTr="00196C49">
        <w:trPr>
          <w:trHeight w:val="212"/>
        </w:trPr>
        <w:tc>
          <w:tcPr>
            <w:tcW w:w="432" w:type="dxa"/>
          </w:tcPr>
          <w:p w14:paraId="6B3868C3" w14:textId="1B0E2553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023" w:type="dxa"/>
          </w:tcPr>
          <w:p w14:paraId="6E17F67A" w14:textId="071BF996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Consolidar informes de productividad de los médicos y odontólogos asesores.</w:t>
            </w:r>
          </w:p>
        </w:tc>
        <w:tc>
          <w:tcPr>
            <w:tcW w:w="2648" w:type="dxa"/>
          </w:tcPr>
          <w:p w14:paraId="6F9A8FC5" w14:textId="77777777" w:rsidR="00E47787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 se requirió de esta actividad</w:t>
            </w:r>
            <w:r w:rsidRPr="002F553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178A6537" w14:textId="77777777" w:rsidR="00E47787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857870E" w14:textId="77777777" w:rsid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40E4EABE" w14:textId="40598E4F" w:rsidR="00E47787" w:rsidRDefault="00E47787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</w:tr>
      <w:tr w:rsidR="009B6B7F" w:rsidRPr="002F553A" w14:paraId="2553EF73" w14:textId="77777777" w:rsidTr="00196C49">
        <w:trPr>
          <w:trHeight w:val="212"/>
        </w:trPr>
        <w:tc>
          <w:tcPr>
            <w:tcW w:w="432" w:type="dxa"/>
          </w:tcPr>
          <w:p w14:paraId="28ED00EF" w14:textId="7DF80736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023" w:type="dxa"/>
          </w:tcPr>
          <w:p w14:paraId="7DF06289" w14:textId="1BB4D0DE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Controlar el presupuesto asignado en el aplicativo, a cada entidad contratada para la prestación de</w:t>
            </w:r>
          </w:p>
          <w:p w14:paraId="27499862" w14:textId="0A011F94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servicios de salud para la generación de órdenes de atención.</w:t>
            </w:r>
          </w:p>
        </w:tc>
        <w:tc>
          <w:tcPr>
            <w:tcW w:w="2648" w:type="dxa"/>
          </w:tcPr>
          <w:p w14:paraId="386E96C8" w14:textId="538EA141" w:rsidR="00553469" w:rsidRDefault="00F1529A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Control del presupuesto</w:t>
            </w:r>
            <w:r w:rsidR="00553469">
              <w:rPr>
                <w:rFonts w:ascii="Calibri" w:hAnsi="Calibri" w:cs="Calibri"/>
                <w:sz w:val="18"/>
                <w:szCs w:val="18"/>
              </w:rPr>
              <w:t xml:space="preserve"> asignado </w:t>
            </w:r>
            <w:r w:rsidR="00F836B1">
              <w:rPr>
                <w:rFonts w:ascii="Calibri" w:hAnsi="Calibri" w:cs="Calibri"/>
                <w:sz w:val="18"/>
                <w:szCs w:val="18"/>
              </w:rPr>
              <w:t>al contrato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 medicamentos </w:t>
            </w:r>
            <w:r w:rsidR="00553469">
              <w:rPr>
                <w:rFonts w:ascii="Calibri" w:hAnsi="Calibri" w:cs="Calibri"/>
                <w:sz w:val="18"/>
                <w:szCs w:val="18"/>
              </w:rPr>
              <w:t xml:space="preserve">e insumos </w:t>
            </w:r>
            <w:r>
              <w:rPr>
                <w:rFonts w:ascii="Calibri" w:hAnsi="Calibri" w:cs="Calibri"/>
                <w:sz w:val="18"/>
                <w:szCs w:val="18"/>
              </w:rPr>
              <w:t>atreves del</w:t>
            </w:r>
            <w:r w:rsidR="0055346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C1AA982" w14:textId="33D059C6" w:rsidR="00553469" w:rsidRDefault="00553469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="00F1529A">
              <w:rPr>
                <w:rFonts w:ascii="Calibri" w:hAnsi="Calibri" w:cs="Calibri"/>
                <w:sz w:val="18"/>
                <w:szCs w:val="18"/>
              </w:rPr>
              <w:t xml:space="preserve"> cuadro económico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D827D27" w14:textId="217B5186" w:rsidR="00E47787" w:rsidRDefault="00553469" w:rsidP="00BA059A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se lleva el control del valor del contrato, el valor ejecutado y el saldo restante.</w:t>
            </w:r>
          </w:p>
          <w:p w14:paraId="19A995EB" w14:textId="610B4FC2" w:rsidR="00553469" w:rsidRDefault="00553469" w:rsidP="00BA059A">
            <w:pPr>
              <w:pStyle w:val="Default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El cuadro se actualiza cada vez que se realice una facturación o pago.</w:t>
            </w:r>
          </w:p>
          <w:p w14:paraId="2EBCDF3A" w14:textId="13CF65EB" w:rsidR="00553469" w:rsidRDefault="00553469" w:rsidP="0055346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 control de facturación en el aplicativo del SMA:</w:t>
            </w:r>
          </w:p>
          <w:p w14:paraId="1FA17B08" w14:textId="69ED5B39" w:rsidR="00553469" w:rsidRDefault="00553469" w:rsidP="00BA059A">
            <w:pPr>
              <w:pStyle w:val="Defaul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ingres</w:t>
            </w:r>
            <w:r w:rsidR="00505FA1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las facturas</w:t>
            </w:r>
            <w:r w:rsidR="00945CD7">
              <w:rPr>
                <w:rFonts w:ascii="Calibri" w:hAnsi="Calibri" w:cs="Calibri"/>
                <w:sz w:val="18"/>
                <w:szCs w:val="18"/>
              </w:rPr>
              <w:t xml:space="preserve"> del año 2024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en el sistema del SMA, verificando que coincidan con el contrato y los valores correctos.</w:t>
            </w:r>
          </w:p>
          <w:p w14:paraId="1C3D9920" w14:textId="22F007F0" w:rsidR="001738E4" w:rsidRDefault="001738E4" w:rsidP="00BA059A">
            <w:pPr>
              <w:pStyle w:val="Defaul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revis</w:t>
            </w:r>
            <w:r w:rsidR="0023601D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el saldo del contrato para asegurar que la factura no exceda el presupuesto</w:t>
            </w:r>
          </w:p>
          <w:p w14:paraId="2931B97E" w14:textId="39528F3F" w:rsidR="001738E4" w:rsidRDefault="001738E4" w:rsidP="00BA059A">
            <w:pPr>
              <w:pStyle w:val="Defaul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Después de la verificación, la factura </w:t>
            </w:r>
            <w:r w:rsidR="00C97A2A">
              <w:rPr>
                <w:rFonts w:ascii="Calibri" w:hAnsi="Calibri" w:cs="Calibri"/>
                <w:sz w:val="18"/>
                <w:szCs w:val="18"/>
              </w:rPr>
              <w:t>se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aprueba y se refleja en el pago de las facturas en el cuadro económico.</w:t>
            </w:r>
          </w:p>
          <w:p w14:paraId="4D67ACFC" w14:textId="77777777" w:rsidR="00E47787" w:rsidRDefault="00E47787" w:rsidP="001738E4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348D4B48" w14:textId="62CDA431" w:rsidR="00F836B1" w:rsidRDefault="00F836B1" w:rsidP="00F836B1">
            <w:pPr>
              <w:pStyle w:val="Default"/>
              <w:jc w:val="both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</w:pPr>
            <w:r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  <w:t>Carpetas con la información de la radicación</w:t>
            </w:r>
            <w:r w:rsidR="002B0B37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  <w:t xml:space="preserve"> y diligenciamiento de los cuadros económicos de cada pago realizado</w:t>
            </w:r>
            <w:r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  <w:t xml:space="preserve"> en el drive</w:t>
            </w:r>
            <w:r w:rsidR="002B0B37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  <w:t>:</w:t>
            </w:r>
          </w:p>
          <w:p w14:paraId="663FDB02" w14:textId="2B8DC6F9" w:rsidR="00F836B1" w:rsidRPr="006B696A" w:rsidRDefault="00F836B1" w:rsidP="00F836B1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hyperlink r:id="rId20" w:history="1">
              <w:r w:rsidRPr="006B696A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CONTRATOS2024</w:t>
              </w:r>
            </w:hyperlink>
            <w:hyperlink r:id="rId21" w:history="1">
              <w:r w:rsidRPr="006B696A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ETICOS SERRANO</w:t>
              </w:r>
            </w:hyperlink>
            <w:hyperlink r:id="rId22" w:history="1">
              <w:r w:rsidRPr="006B696A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2. OC 133692</w:t>
              </w:r>
            </w:hyperlink>
          </w:p>
          <w:p w14:paraId="6CFB826F" w14:textId="77777777" w:rsidR="00E47787" w:rsidRDefault="00E47787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FDE7CA4" w14:textId="77777777" w:rsidR="00F836B1" w:rsidRDefault="00F836B1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Aplicativo del SMA:</w:t>
            </w:r>
          </w:p>
          <w:p w14:paraId="0725B07E" w14:textId="77777777" w:rsidR="00F836B1" w:rsidRDefault="00F836B1" w:rsidP="00B22C29">
            <w:pPr>
              <w:pStyle w:val="Default"/>
              <w:jc w:val="both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Vinculo del aplicativo </w:t>
            </w:r>
            <w:hyperlink r:id="rId23" w:history="1">
              <w:r w:rsidRPr="00F836B1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Servicio Médico Asistencial</w:t>
              </w:r>
            </w:hyperlink>
          </w:p>
          <w:p w14:paraId="15E520BE" w14:textId="77777777" w:rsidR="00A45D2E" w:rsidRDefault="00A45D2E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45D2E">
              <w:rPr>
                <w:rFonts w:ascii="Calibri" w:hAnsi="Calibri" w:cs="Calibri"/>
                <w:sz w:val="18"/>
                <w:szCs w:val="18"/>
              </w:rPr>
              <w:t>https://sma.sena.edu.co/portal/html/</w:t>
            </w:r>
          </w:p>
          <w:p w14:paraId="4EE6BEE3" w14:textId="77777777" w:rsidR="002B0B37" w:rsidRDefault="002B0B37" w:rsidP="002B0B37">
            <w:pPr>
              <w:rPr>
                <w:rFonts w:ascii="Calibri" w:eastAsia="Calibri" w:hAnsi="Calibri" w:cs="Calibri"/>
                <w:color w:val="000000"/>
                <w:sz w:val="18"/>
                <w:szCs w:val="18"/>
                <w:lang w:eastAsia="es-ES"/>
              </w:rPr>
            </w:pPr>
          </w:p>
          <w:p w14:paraId="1D642108" w14:textId="5796469D" w:rsidR="002B0B37" w:rsidRPr="002B0B37" w:rsidRDefault="002B0B37" w:rsidP="002B0B37">
            <w:pPr>
              <w:rPr>
                <w:lang w:eastAsia="es-ES"/>
              </w:rPr>
            </w:pPr>
          </w:p>
        </w:tc>
      </w:tr>
      <w:tr w:rsidR="009B6B7F" w:rsidRPr="002F553A" w14:paraId="27A6D700" w14:textId="77777777" w:rsidTr="00196C49">
        <w:trPr>
          <w:trHeight w:val="416"/>
        </w:trPr>
        <w:tc>
          <w:tcPr>
            <w:tcW w:w="432" w:type="dxa"/>
          </w:tcPr>
          <w:p w14:paraId="4E2F2198" w14:textId="0C18ACB1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023" w:type="dxa"/>
          </w:tcPr>
          <w:p w14:paraId="012898BE" w14:textId="166F3C54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actualización de las bases de datos de los beneficiarios, entidades contratadas y personal del SMA.</w:t>
            </w:r>
          </w:p>
        </w:tc>
        <w:tc>
          <w:tcPr>
            <w:tcW w:w="2648" w:type="dxa"/>
          </w:tcPr>
          <w:p w14:paraId="4509B38D" w14:textId="1EB33D23" w:rsidR="00E47787" w:rsidRPr="002F553A" w:rsidRDefault="00A06A2B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Validación de los derechos de los beneficiarios a través de las bases de datos del SMA.</w:t>
            </w:r>
          </w:p>
          <w:p w14:paraId="203A10C0" w14:textId="77777777" w:rsidR="00E47787" w:rsidRPr="002F553A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D78604E" w14:textId="77777777" w:rsid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1D62EDC4" w14:textId="77777777" w:rsidR="00E47787" w:rsidRDefault="00A06A2B" w:rsidP="00BA059A">
            <w:pPr>
              <w:pStyle w:val="Default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Verificación del Excel con la información de los beneficiarios del SMA.</w:t>
            </w:r>
          </w:p>
          <w:p w14:paraId="1F33C476" w14:textId="77777777" w:rsidR="00A06A2B" w:rsidRDefault="00A06A2B" w:rsidP="00BA059A">
            <w:pPr>
              <w:pStyle w:val="Default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Verificación de la actualización de datos de los beneficiarios a través del aplicativo del SMA para el ingreso de la factura al aplicativo. </w:t>
            </w:r>
          </w:p>
          <w:p w14:paraId="27E6FA5F" w14:textId="77777777" w:rsidR="008A7BE9" w:rsidRDefault="00A06A2B" w:rsidP="00A06A2B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Vinculo del aplicativo</w:t>
            </w:r>
            <w:r w:rsidR="008A7BE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130A4E7" w14:textId="316C6EE4" w:rsidR="00A06A2B" w:rsidRDefault="00A06A2B" w:rsidP="00A06A2B">
            <w:pPr>
              <w:pStyle w:val="Default"/>
              <w:jc w:val="both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es-CO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hyperlink r:id="rId24" w:history="1">
              <w:r w:rsidRPr="00F836B1">
                <w:rPr>
                  <w:rFonts w:ascii="Calibri" w:eastAsia="Times New Roman" w:hAnsi="Calibri" w:cs="Calibri"/>
                  <w:color w:val="0000FF"/>
                  <w:sz w:val="18"/>
                  <w:szCs w:val="18"/>
                  <w:u w:val="single"/>
                  <w:lang w:eastAsia="es-CO"/>
                </w:rPr>
                <w:t>Servicio Médico Asistencial</w:t>
              </w:r>
            </w:hyperlink>
          </w:p>
          <w:p w14:paraId="52331426" w14:textId="77777777" w:rsidR="00A06A2B" w:rsidRDefault="00A06A2B" w:rsidP="00A06A2B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45D2E">
              <w:rPr>
                <w:rFonts w:ascii="Calibri" w:hAnsi="Calibri" w:cs="Calibri"/>
                <w:sz w:val="18"/>
                <w:szCs w:val="18"/>
              </w:rPr>
              <w:t>https://sma.sena.edu.co/portal/html/</w:t>
            </w:r>
          </w:p>
          <w:p w14:paraId="0C98D4AB" w14:textId="77777777" w:rsidR="00A06A2B" w:rsidRDefault="00A06A2B" w:rsidP="00A06A2B">
            <w:pPr>
              <w:rPr>
                <w:rFonts w:ascii="Calibri" w:eastAsia="Calibri" w:hAnsi="Calibri" w:cs="Calibri"/>
                <w:color w:val="000000"/>
                <w:sz w:val="18"/>
                <w:szCs w:val="18"/>
                <w:lang w:eastAsia="es-ES"/>
              </w:rPr>
            </w:pPr>
          </w:p>
          <w:p w14:paraId="5E135B6A" w14:textId="6A514551" w:rsidR="00A06A2B" w:rsidRDefault="00A06A2B" w:rsidP="00A06A2B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B6B7F" w:rsidRPr="002F553A" w14:paraId="3B179916" w14:textId="77777777" w:rsidTr="00196C49">
        <w:trPr>
          <w:trHeight w:val="212"/>
        </w:trPr>
        <w:tc>
          <w:tcPr>
            <w:tcW w:w="432" w:type="dxa"/>
          </w:tcPr>
          <w:p w14:paraId="3B59C3C5" w14:textId="4F1282E5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lastRenderedPageBreak/>
              <w:t>13</w:t>
            </w:r>
          </w:p>
        </w:tc>
        <w:tc>
          <w:tcPr>
            <w:tcW w:w="2023" w:type="dxa"/>
          </w:tcPr>
          <w:p w14:paraId="4B1F9E47" w14:textId="27A55D61" w:rsidR="00E47787" w:rsidRPr="00E47787" w:rsidRDefault="00E47787" w:rsidP="00A57DDC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Reunir, clasificar, ordenar, según las normas de gestión documental de la documentación producida en</w:t>
            </w:r>
          </w:p>
          <w:p w14:paraId="7DB823D2" w14:textId="1707E967" w:rsidR="00E47787" w:rsidRPr="00E47787" w:rsidRDefault="00E47787" w:rsidP="00A57DDC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el desarrollo de las actividades relacionadas con el objeto contractual.</w:t>
            </w:r>
          </w:p>
        </w:tc>
        <w:tc>
          <w:tcPr>
            <w:tcW w:w="2648" w:type="dxa"/>
          </w:tcPr>
          <w:p w14:paraId="456C1518" w14:textId="77777777" w:rsidR="00E47787" w:rsidRDefault="007F4FCD" w:rsidP="00BA059A">
            <w:pPr>
              <w:pStyle w:val="Default"/>
              <w:numPr>
                <w:ilvl w:val="0"/>
                <w:numId w:val="2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orden</w:t>
            </w:r>
            <w:r w:rsidR="007C2EB8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y Clasific</w:t>
            </w:r>
            <w:r w:rsidR="007C2EB8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las facturas radicadas por el proveedor en carpetas en archivo Excel por cortes enviados </w:t>
            </w:r>
            <w:r w:rsidR="00026585">
              <w:rPr>
                <w:rFonts w:ascii="Calibri" w:hAnsi="Calibri" w:cs="Calibri"/>
                <w:sz w:val="18"/>
                <w:szCs w:val="18"/>
              </w:rPr>
              <w:t>de fechas.</w:t>
            </w:r>
          </w:p>
          <w:p w14:paraId="582BD4B7" w14:textId="77777777" w:rsidR="007C2EB8" w:rsidRDefault="007C2EB8" w:rsidP="007F4FCD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C432587" w14:textId="31167ADB" w:rsidR="00E47787" w:rsidRDefault="007C2EB8" w:rsidP="00BA059A">
            <w:pPr>
              <w:pStyle w:val="Default"/>
              <w:numPr>
                <w:ilvl w:val="0"/>
                <w:numId w:val="2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Se </w:t>
            </w:r>
            <w:r w:rsidR="00764C30">
              <w:rPr>
                <w:rFonts w:ascii="Calibri" w:hAnsi="Calibri" w:cs="Calibri"/>
                <w:sz w:val="18"/>
                <w:szCs w:val="18"/>
              </w:rPr>
              <w:t>realizo</w:t>
            </w:r>
            <w:r w:rsidR="006B3872">
              <w:rPr>
                <w:rFonts w:ascii="Calibri" w:hAnsi="Calibri" w:cs="Calibri"/>
                <w:sz w:val="18"/>
                <w:szCs w:val="18"/>
              </w:rPr>
              <w:t xml:space="preserve"> 142</w:t>
            </w:r>
            <w:r w:rsidR="00764C30">
              <w:rPr>
                <w:rFonts w:ascii="Calibri" w:hAnsi="Calibri" w:cs="Calibri"/>
                <w:sz w:val="18"/>
                <w:szCs w:val="18"/>
              </w:rPr>
              <w:t xml:space="preserve"> registro de </w:t>
            </w:r>
            <w:r w:rsidR="006B3872">
              <w:rPr>
                <w:rFonts w:ascii="Calibri" w:hAnsi="Calibri" w:cs="Calibri"/>
                <w:sz w:val="18"/>
                <w:szCs w:val="18"/>
              </w:rPr>
              <w:t>procesos de</w:t>
            </w:r>
            <w:r w:rsidR="00764C3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13E29">
              <w:rPr>
                <w:rFonts w:ascii="Calibri" w:hAnsi="Calibri" w:cs="Calibri"/>
                <w:sz w:val="18"/>
                <w:szCs w:val="18"/>
              </w:rPr>
              <w:t>reembolsos para</w:t>
            </w:r>
            <w:r w:rsidR="00764C3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636BD">
              <w:rPr>
                <w:rFonts w:ascii="Calibri" w:hAnsi="Calibri" w:cs="Calibri"/>
                <w:sz w:val="18"/>
                <w:szCs w:val="18"/>
              </w:rPr>
              <w:t xml:space="preserve">seguimiento de los respectivos pagos de los beneficiarios del SMA </w:t>
            </w:r>
            <w:r w:rsidR="002D2E2B">
              <w:rPr>
                <w:rFonts w:ascii="Calibri" w:hAnsi="Calibri" w:cs="Calibri"/>
                <w:sz w:val="18"/>
                <w:szCs w:val="18"/>
              </w:rPr>
              <w:t xml:space="preserve">por concepto de compra de medicamento y </w:t>
            </w:r>
            <w:r w:rsidR="006159EE">
              <w:rPr>
                <w:rFonts w:ascii="Calibri" w:hAnsi="Calibri" w:cs="Calibri"/>
                <w:sz w:val="18"/>
                <w:szCs w:val="18"/>
              </w:rPr>
              <w:t>otros.</w:t>
            </w:r>
          </w:p>
        </w:tc>
        <w:tc>
          <w:tcPr>
            <w:tcW w:w="4282" w:type="dxa"/>
          </w:tcPr>
          <w:p w14:paraId="770959B3" w14:textId="77777777" w:rsidR="00E47787" w:rsidRDefault="00026585" w:rsidP="00BA059A">
            <w:pPr>
              <w:pStyle w:val="Default"/>
              <w:numPr>
                <w:ilvl w:val="0"/>
                <w:numId w:val="2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Información ordenada en carpetas en el drive del equipo.</w:t>
            </w:r>
          </w:p>
          <w:p w14:paraId="21EEBF05" w14:textId="77777777" w:rsidR="006B7BFE" w:rsidRDefault="006B7BFE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70377CB" w14:textId="3FB97F2C" w:rsidR="00E47787" w:rsidRDefault="006B7BFE" w:rsidP="00BA059A">
            <w:pPr>
              <w:pStyle w:val="Default"/>
              <w:numPr>
                <w:ilvl w:val="0"/>
                <w:numId w:val="2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Excel </w:t>
            </w:r>
            <w:r w:rsidR="00E968CD">
              <w:rPr>
                <w:rFonts w:ascii="Calibri" w:hAnsi="Calibri" w:cs="Calibri"/>
                <w:sz w:val="18"/>
                <w:szCs w:val="18"/>
              </w:rPr>
              <w:t xml:space="preserve">guardado </w:t>
            </w:r>
            <w:r w:rsidR="00AC5A6D">
              <w:rPr>
                <w:rFonts w:ascii="Calibri" w:hAnsi="Calibri" w:cs="Calibri"/>
                <w:sz w:val="18"/>
                <w:szCs w:val="18"/>
              </w:rPr>
              <w:t xml:space="preserve">carpeta del OneDrive del servicio </w:t>
            </w:r>
            <w:proofErr w:type="spellStart"/>
            <w:r w:rsidR="00AC5A6D">
              <w:rPr>
                <w:rFonts w:ascii="Calibri" w:hAnsi="Calibri" w:cs="Calibri"/>
                <w:sz w:val="18"/>
                <w:szCs w:val="18"/>
              </w:rPr>
              <w:t>medico</w:t>
            </w:r>
            <w:proofErr w:type="spellEnd"/>
            <w:r w:rsidR="00F13E2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hyperlink r:id="rId25" w:history="1">
              <w:r w:rsidR="00F13E29" w:rsidRPr="00F13E29">
                <w:rPr>
                  <w:rStyle w:val="Hipervnculo"/>
                  <w:rFonts w:ascii="Calibri" w:hAnsi="Calibri" w:cs="Calibri"/>
                  <w:sz w:val="18"/>
                  <w:szCs w:val="18"/>
                </w:rPr>
                <w:t>RELACION REEMBOLSOS RECIBIDOS DESDE ENERO DEL 2025 AL 31 DE DICIEMBRE A MARZO 31 DEL 2025 ULTIMO.xlsx</w:t>
              </w:r>
            </w:hyperlink>
            <w:r w:rsidR="00F13E2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9B6B7F" w:rsidRPr="002F553A" w14:paraId="04E0EFD5" w14:textId="77777777" w:rsidTr="00196C49">
        <w:trPr>
          <w:trHeight w:val="212"/>
        </w:trPr>
        <w:tc>
          <w:tcPr>
            <w:tcW w:w="432" w:type="dxa"/>
          </w:tcPr>
          <w:p w14:paraId="2754BBBE" w14:textId="4FA67313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023" w:type="dxa"/>
          </w:tcPr>
          <w:p w14:paraId="78B32B61" w14:textId="15AF3031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Participar cuando se le requiera en los comités, reuniones y capacitaciones de obligatorio cumplimiento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al interior del SMA, apoyando el reporte y análisis de los indicios de atención insegura, aportando la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información suficiente y oportuna a favor de la seguridad de la atención del servicio médico.</w:t>
            </w:r>
          </w:p>
        </w:tc>
        <w:tc>
          <w:tcPr>
            <w:tcW w:w="2648" w:type="dxa"/>
          </w:tcPr>
          <w:p w14:paraId="1A520F5F" w14:textId="0D10BD84" w:rsidR="00AF6CFD" w:rsidRPr="00AF6CFD" w:rsidRDefault="00C41F0B" w:rsidP="00C56094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Se </w:t>
            </w:r>
            <w:r w:rsidR="00842FC6" w:rsidRPr="00AF6CFD">
              <w:rPr>
                <w:rFonts w:ascii="Calibri" w:hAnsi="Calibri" w:cs="Calibri"/>
                <w:sz w:val="18"/>
                <w:szCs w:val="18"/>
              </w:rPr>
              <w:t>particip</w:t>
            </w:r>
            <w:r w:rsidR="00BB184D">
              <w:rPr>
                <w:rFonts w:ascii="Calibri" w:hAnsi="Calibri" w:cs="Calibri"/>
                <w:sz w:val="18"/>
                <w:szCs w:val="18"/>
              </w:rPr>
              <w:t>o</w:t>
            </w:r>
            <w:r w:rsidR="00AF6CFD" w:rsidRPr="00AF6CF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56094" w:rsidRPr="00AF6CFD">
              <w:rPr>
                <w:rFonts w:ascii="Calibri" w:hAnsi="Calibri" w:cs="Calibri"/>
                <w:sz w:val="18"/>
                <w:szCs w:val="18"/>
              </w:rPr>
              <w:t>en reunión</w:t>
            </w:r>
            <w:r w:rsidR="00AF6CFD" w:rsidRPr="00AF6CFD">
              <w:rPr>
                <w:rFonts w:ascii="Calibri" w:hAnsi="Calibri" w:cs="Calibri"/>
                <w:sz w:val="18"/>
                <w:szCs w:val="18"/>
              </w:rPr>
              <w:t xml:space="preserve"> convocada por el médico auditor y la supervisora del contrato, cuyo propósito e</w:t>
            </w:r>
            <w:r w:rsidR="008878A3">
              <w:rPr>
                <w:rFonts w:ascii="Calibri" w:hAnsi="Calibri" w:cs="Calibri"/>
                <w:sz w:val="18"/>
                <w:szCs w:val="18"/>
              </w:rPr>
              <w:t>s</w:t>
            </w:r>
            <w:r w:rsidR="00AF6CFD" w:rsidRPr="00AF6CFD">
              <w:rPr>
                <w:rFonts w:ascii="Calibri" w:hAnsi="Calibri" w:cs="Calibri"/>
                <w:sz w:val="18"/>
                <w:szCs w:val="18"/>
              </w:rPr>
              <w:t xml:space="preserve"> la </w:t>
            </w:r>
            <w:r w:rsidR="00AF6CFD" w:rsidRPr="00AF6CFD">
              <w:rPr>
                <w:rFonts w:ascii="Calibri" w:hAnsi="Calibri" w:cs="Calibri"/>
                <w:b/>
                <w:bCs/>
                <w:sz w:val="18"/>
                <w:szCs w:val="18"/>
              </w:rPr>
              <w:t>formación de los comités del SMA</w:t>
            </w:r>
            <w:r w:rsidR="008878A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obligatorios</w:t>
            </w:r>
            <w:r w:rsidR="00AF6CFD" w:rsidRPr="00AF6CFD">
              <w:rPr>
                <w:rFonts w:ascii="Calibri" w:hAnsi="Calibri" w:cs="Calibri"/>
                <w:sz w:val="18"/>
                <w:szCs w:val="18"/>
              </w:rPr>
              <w:t>. Durante la reunión, se discutieron los roles y objetivos de cada comité, y se definieron los grupos que serían responsables de distintas áreas clave dentro de la organización.</w:t>
            </w:r>
          </w:p>
          <w:p w14:paraId="59247F29" w14:textId="77777777" w:rsidR="00AF6CFD" w:rsidRPr="00AF6CFD" w:rsidRDefault="00AF6CFD" w:rsidP="00BA059A">
            <w:pPr>
              <w:pStyle w:val="Default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F6CFD">
              <w:rPr>
                <w:rFonts w:ascii="Calibri" w:hAnsi="Calibri" w:cs="Calibri"/>
                <w:sz w:val="18"/>
                <w:szCs w:val="18"/>
              </w:rPr>
              <w:t>Los comités quedaron conformados de la siguiente manera:</w:t>
            </w:r>
          </w:p>
          <w:p w14:paraId="7F9A4247" w14:textId="77777777" w:rsidR="00B47AA0" w:rsidRDefault="002204B4" w:rsidP="00BD5D32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="00026585">
              <w:rPr>
                <w:rFonts w:ascii="Calibri" w:hAnsi="Calibri" w:cs="Calibri"/>
                <w:sz w:val="18"/>
                <w:szCs w:val="18"/>
              </w:rPr>
              <w:t>omité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 calidad y bioseguridad</w:t>
            </w:r>
            <w:r w:rsidR="00B47AA0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500354AC" w14:textId="77777777" w:rsidR="0065542D" w:rsidRDefault="00B47AA0" w:rsidP="00556E6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Comité de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cover</w:t>
            </w:r>
            <w:proofErr w:type="spellEnd"/>
          </w:p>
          <w:p w14:paraId="2753021E" w14:textId="27892CBA" w:rsidR="0065542D" w:rsidRDefault="0065542D" w:rsidP="00556E6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Comité de ética</w:t>
            </w:r>
          </w:p>
          <w:p w14:paraId="7A8444ED" w14:textId="77777777" w:rsidR="0065542D" w:rsidRDefault="0065542D" w:rsidP="00556E6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Comité de GAGAS</w:t>
            </w:r>
          </w:p>
          <w:p w14:paraId="05A4DA77" w14:textId="44639F5C" w:rsidR="004C5EC5" w:rsidRDefault="004C5EC5" w:rsidP="00556E6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Comité de historias clínicas</w:t>
            </w:r>
          </w:p>
          <w:p w14:paraId="0B790185" w14:textId="77777777" w:rsidR="008B7754" w:rsidRDefault="008B7754" w:rsidP="00556E6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Comité de infecciones</w:t>
            </w:r>
          </w:p>
          <w:p w14:paraId="36CD2DCA" w14:textId="77777777" w:rsidR="008B7754" w:rsidRDefault="008B7754" w:rsidP="00556E6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Comité de seguridad del paciente</w:t>
            </w:r>
          </w:p>
          <w:p w14:paraId="6B76744D" w14:textId="77777777" w:rsidR="00026585" w:rsidRDefault="008B7754" w:rsidP="00556E6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Comité de </w:t>
            </w:r>
            <w:r w:rsidR="00347F31">
              <w:rPr>
                <w:rFonts w:ascii="Calibri" w:hAnsi="Calibri" w:cs="Calibri"/>
                <w:sz w:val="18"/>
                <w:szCs w:val="18"/>
              </w:rPr>
              <w:t>tecnovigilancia y farmacovigilancia.</w:t>
            </w:r>
            <w:r w:rsidR="00026585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75C5D59C" w14:textId="77777777" w:rsidR="000053A7" w:rsidRDefault="000053A7" w:rsidP="00556E6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C9433C2" w14:textId="557D6A6F" w:rsidR="00026585" w:rsidRDefault="000053A7" w:rsidP="00BA059A">
            <w:pPr>
              <w:pStyle w:val="Defaul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Participe en comité de obligatorio cumplimiento en el cual informe sobre </w:t>
            </w:r>
            <w:r w:rsidR="00262433">
              <w:rPr>
                <w:rFonts w:ascii="Calibri" w:hAnsi="Calibri" w:cs="Calibri"/>
                <w:sz w:val="18"/>
                <w:szCs w:val="18"/>
              </w:rPr>
              <w:t xml:space="preserve">las alertas </w:t>
            </w:r>
            <w:r w:rsidR="009A3514">
              <w:rPr>
                <w:rFonts w:ascii="Calibri" w:hAnsi="Calibri" w:cs="Calibri"/>
                <w:sz w:val="18"/>
                <w:szCs w:val="18"/>
              </w:rPr>
              <w:t>Invima</w:t>
            </w:r>
            <w:r w:rsidR="00262433">
              <w:rPr>
                <w:rFonts w:ascii="Calibri" w:hAnsi="Calibri" w:cs="Calibri"/>
                <w:sz w:val="18"/>
                <w:szCs w:val="18"/>
              </w:rPr>
              <w:t xml:space="preserve"> encontradas de</w:t>
            </w:r>
            <w:r w:rsidR="008371B0">
              <w:rPr>
                <w:rFonts w:ascii="Calibri" w:hAnsi="Calibri" w:cs="Calibri"/>
                <w:sz w:val="18"/>
                <w:szCs w:val="18"/>
              </w:rPr>
              <w:t xml:space="preserve"> medicamentos y dispositivos médicos</w:t>
            </w:r>
            <w:r w:rsidR="00E439D9">
              <w:rPr>
                <w:rFonts w:ascii="Calibri" w:hAnsi="Calibri" w:cs="Calibri"/>
                <w:sz w:val="18"/>
                <w:szCs w:val="18"/>
              </w:rPr>
              <w:t xml:space="preserve"> y se </w:t>
            </w:r>
            <w:r w:rsidR="00C43E71">
              <w:rPr>
                <w:rFonts w:ascii="Calibri" w:hAnsi="Calibri" w:cs="Calibri"/>
                <w:sz w:val="18"/>
                <w:szCs w:val="18"/>
              </w:rPr>
              <w:t xml:space="preserve">socializo la información sobre el </w:t>
            </w:r>
            <w:r w:rsidR="00C43E71">
              <w:rPr>
                <w:rFonts w:ascii="Calibri" w:hAnsi="Calibri" w:cs="Calibri"/>
                <w:sz w:val="18"/>
                <w:szCs w:val="18"/>
              </w:rPr>
              <w:lastRenderedPageBreak/>
              <w:t>proceso de medicamentos.</w:t>
            </w:r>
          </w:p>
        </w:tc>
        <w:tc>
          <w:tcPr>
            <w:tcW w:w="4282" w:type="dxa"/>
          </w:tcPr>
          <w:p w14:paraId="430B801F" w14:textId="2A25E14F" w:rsidR="00E47787" w:rsidRDefault="007614AC" w:rsidP="003F603A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 xml:space="preserve">Reunión virtual con </w:t>
            </w:r>
            <w:r w:rsidR="002B0B37">
              <w:rPr>
                <w:rFonts w:ascii="Calibri" w:hAnsi="Calibri" w:cs="Calibri"/>
                <w:sz w:val="18"/>
                <w:szCs w:val="18"/>
              </w:rPr>
              <w:t xml:space="preserve">el </w:t>
            </w:r>
            <w:r w:rsidR="0058114A">
              <w:rPr>
                <w:rFonts w:ascii="Calibri" w:hAnsi="Calibri" w:cs="Calibri"/>
                <w:sz w:val="18"/>
                <w:szCs w:val="18"/>
              </w:rPr>
              <w:t>medico auditor</w:t>
            </w:r>
            <w:r w:rsidR="00E070EF">
              <w:rPr>
                <w:rFonts w:ascii="Calibri" w:hAnsi="Calibri" w:cs="Calibri"/>
                <w:sz w:val="18"/>
                <w:szCs w:val="18"/>
              </w:rPr>
              <w:t xml:space="preserve">, la supervisora del contrato y las </w:t>
            </w:r>
            <w:r w:rsidR="001919E0">
              <w:rPr>
                <w:rFonts w:ascii="Calibri" w:hAnsi="Calibri" w:cs="Calibri"/>
                <w:sz w:val="18"/>
                <w:szCs w:val="18"/>
              </w:rPr>
              <w:t>auxiliares</w:t>
            </w:r>
            <w:r w:rsidR="00E070EF">
              <w:rPr>
                <w:rFonts w:ascii="Calibri" w:hAnsi="Calibri" w:cs="Calibri"/>
                <w:sz w:val="18"/>
                <w:szCs w:val="18"/>
              </w:rPr>
              <w:t xml:space="preserve"> y apoyo administrativos del SMA</w:t>
            </w:r>
            <w:r w:rsidR="001919E0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583BB6CF" w14:textId="77777777" w:rsidR="003F603A" w:rsidRDefault="003F603A" w:rsidP="003F603A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C925559" w14:textId="6364C60A" w:rsidR="007D226E" w:rsidRDefault="00F75B1A" w:rsidP="0010405F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75B1A">
              <w:rPr>
                <w:rFonts w:ascii="Calibri" w:hAnsi="Calibri" w:cs="Calibri"/>
                <w:noProof/>
                <w:sz w:val="18"/>
                <w:szCs w:val="18"/>
              </w:rPr>
              <w:drawing>
                <wp:inline distT="0" distB="0" distL="0" distR="0" wp14:anchorId="2C0E5689" wp14:editId="0B60899A">
                  <wp:extent cx="2590800" cy="1201730"/>
                  <wp:effectExtent l="0" t="0" r="0" b="0"/>
                  <wp:docPr id="40424467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4244675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563" cy="1215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6B7F" w:rsidRPr="002F553A" w14:paraId="10A96DEB" w14:textId="77777777" w:rsidTr="00196C49">
        <w:trPr>
          <w:trHeight w:val="212"/>
        </w:trPr>
        <w:tc>
          <w:tcPr>
            <w:tcW w:w="432" w:type="dxa"/>
          </w:tcPr>
          <w:p w14:paraId="0BB24441" w14:textId="18BF2BC1" w:rsidR="00E47787" w:rsidRDefault="00E47787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023" w:type="dxa"/>
          </w:tcPr>
          <w:p w14:paraId="50F13725" w14:textId="42C24172" w:rsidR="00E47787" w:rsidRPr="00E47787" w:rsidRDefault="00E47787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7787">
              <w:rPr>
                <w:rFonts w:ascii="Calibri" w:hAnsi="Calibri" w:cs="Calibri"/>
                <w:sz w:val="18"/>
                <w:szCs w:val="18"/>
              </w:rPr>
              <w:t>Desarrollar las actividades administrativas y la elaboración de informes o documentos que contribuyan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7787">
              <w:rPr>
                <w:rFonts w:ascii="Calibri" w:hAnsi="Calibri" w:cs="Calibri"/>
                <w:sz w:val="18"/>
                <w:szCs w:val="18"/>
              </w:rPr>
              <w:t>al mejoramiento y prestación del Servicio Médico Asistencial del Sena.</w:t>
            </w:r>
          </w:p>
        </w:tc>
        <w:tc>
          <w:tcPr>
            <w:tcW w:w="2648" w:type="dxa"/>
          </w:tcPr>
          <w:p w14:paraId="12CECD5C" w14:textId="73671B71" w:rsidR="00E47787" w:rsidRDefault="00C851CE" w:rsidP="00904A98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realiz</w:t>
            </w:r>
            <w:r w:rsidR="008567DB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revisión</w:t>
            </w:r>
            <w:r w:rsidR="00030865"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verificación</w:t>
            </w:r>
            <w:r w:rsidR="00A92BA3">
              <w:rPr>
                <w:rFonts w:ascii="Calibri" w:hAnsi="Calibri" w:cs="Calibri"/>
                <w:sz w:val="18"/>
                <w:szCs w:val="18"/>
              </w:rPr>
              <w:t xml:space="preserve"> y </w:t>
            </w:r>
            <w:r w:rsidR="00C6319F">
              <w:rPr>
                <w:rFonts w:ascii="Calibri" w:hAnsi="Calibri" w:cs="Calibri"/>
                <w:sz w:val="18"/>
                <w:szCs w:val="18"/>
              </w:rPr>
              <w:t>corrección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del ANEXO OFERTA ECONOMICA DE INSUMOS</w:t>
            </w:r>
            <w:r w:rsidR="00B0451A">
              <w:rPr>
                <w:rFonts w:ascii="Calibri" w:hAnsi="Calibri" w:cs="Calibri"/>
                <w:sz w:val="18"/>
                <w:szCs w:val="18"/>
              </w:rPr>
              <w:t xml:space="preserve"> y MEDICAMENTOS</w:t>
            </w:r>
            <w:r>
              <w:rPr>
                <w:rFonts w:ascii="Calibri" w:hAnsi="Calibri" w:cs="Calibri"/>
                <w:sz w:val="18"/>
                <w:szCs w:val="18"/>
              </w:rPr>
              <w:t>, para realizar la publicación y dar inicio al proceso de contratación para aquellos proveedores que participen en la oferta</w:t>
            </w:r>
            <w:r w:rsidR="00104A23">
              <w:rPr>
                <w:rFonts w:ascii="Calibri" w:hAnsi="Calibri" w:cs="Calibri"/>
                <w:sz w:val="18"/>
                <w:szCs w:val="18"/>
              </w:rPr>
              <w:t xml:space="preserve"> de mínima cuantía de medicamentos.</w:t>
            </w:r>
          </w:p>
          <w:p w14:paraId="50DD75DC" w14:textId="4CFDCD9A" w:rsidR="00362846" w:rsidRDefault="00362846" w:rsidP="00904A98">
            <w:pPr>
              <w:pStyle w:val="Default"/>
              <w:ind w:left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318C7ABF" w14:textId="37E9C7D6" w:rsidR="00E47787" w:rsidRDefault="00C851CE" w:rsidP="00BA059A">
            <w:pPr>
              <w:pStyle w:val="Default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F553A">
              <w:rPr>
                <w:rFonts w:ascii="Calibri" w:hAnsi="Calibri" w:cs="Calibri"/>
                <w:sz w:val="18"/>
                <w:szCs w:val="18"/>
              </w:rPr>
              <w:t>Diligenciamiento del formato Anexo Oferta Económica de Insumos</w:t>
            </w:r>
            <w:r w:rsidR="00B0451A">
              <w:rPr>
                <w:rFonts w:ascii="Calibri" w:hAnsi="Calibri" w:cs="Calibri"/>
                <w:sz w:val="18"/>
                <w:szCs w:val="18"/>
              </w:rPr>
              <w:t xml:space="preserve"> y medicamentos</w:t>
            </w:r>
            <w:r w:rsidRPr="002F553A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41D10065" w14:textId="77777777" w:rsidR="000A77D0" w:rsidRDefault="000A77D0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AFF5695" w14:textId="49C0D644" w:rsidR="000A77D0" w:rsidRDefault="00156E7D" w:rsidP="00BA059A">
            <w:pPr>
              <w:pStyle w:val="Default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Diligenciamiento del </w:t>
            </w:r>
            <w:r w:rsidR="000A77D0">
              <w:rPr>
                <w:rFonts w:ascii="Calibri" w:hAnsi="Calibri" w:cs="Calibri"/>
                <w:sz w:val="18"/>
                <w:szCs w:val="18"/>
              </w:rPr>
              <w:t xml:space="preserve">Formato de solicitud de </w:t>
            </w:r>
            <w:r>
              <w:rPr>
                <w:rFonts w:ascii="Calibri" w:hAnsi="Calibri" w:cs="Calibri"/>
                <w:sz w:val="18"/>
                <w:szCs w:val="18"/>
              </w:rPr>
              <w:t>cotización de medicamentos de AMP</w:t>
            </w:r>
          </w:p>
        </w:tc>
      </w:tr>
      <w:tr w:rsidR="009B6B7F" w:rsidRPr="002F553A" w14:paraId="0EEC370A" w14:textId="77777777" w:rsidTr="00196C49">
        <w:trPr>
          <w:trHeight w:val="212"/>
        </w:trPr>
        <w:tc>
          <w:tcPr>
            <w:tcW w:w="432" w:type="dxa"/>
          </w:tcPr>
          <w:p w14:paraId="093BA0E8" w14:textId="2E9048D9" w:rsidR="00083869" w:rsidRDefault="00083869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2023" w:type="dxa"/>
          </w:tcPr>
          <w:p w14:paraId="4F98938F" w14:textId="12B2CBF3" w:rsidR="00083869" w:rsidRPr="00E47787" w:rsidRDefault="00083869" w:rsidP="0008386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083869">
              <w:rPr>
                <w:rFonts w:ascii="Calibri" w:hAnsi="Calibri" w:cs="Calibri"/>
                <w:sz w:val="18"/>
                <w:szCs w:val="18"/>
              </w:rPr>
              <w:t>ealizar y presentar mensualmente los informes relacionados con su gestión o los solicitados por 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83869">
              <w:rPr>
                <w:rFonts w:ascii="Calibri" w:hAnsi="Calibri" w:cs="Calibri"/>
                <w:sz w:val="18"/>
                <w:szCs w:val="18"/>
              </w:rPr>
              <w:t>supervisor del contrato</w:t>
            </w:r>
          </w:p>
        </w:tc>
        <w:tc>
          <w:tcPr>
            <w:tcW w:w="2648" w:type="dxa"/>
          </w:tcPr>
          <w:p w14:paraId="5EFB3512" w14:textId="44E96D03" w:rsidR="00C851CE" w:rsidRDefault="00C851CE" w:rsidP="00C851CE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</w:pPr>
            <w:r w:rsidRPr="002F553A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t xml:space="preserve">Se realizo revisión de la radicación de facturación y </w:t>
            </w:r>
            <w:r w:rsidR="003F603A" w:rsidRPr="002F553A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t>glosas por</w:t>
            </w:r>
            <w:r w:rsidRPr="002F553A"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  <w:t xml:space="preserve"> parte del SENA y del proveedor Éticos Serrano para control y supervisión. </w:t>
            </w:r>
          </w:p>
          <w:p w14:paraId="4CAB9EE8" w14:textId="77777777" w:rsidR="003F603A" w:rsidRDefault="003F603A" w:rsidP="00C851CE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  <w:shd w:val="clear" w:color="auto" w:fill="FFFFFF"/>
              </w:rPr>
            </w:pPr>
          </w:p>
          <w:p w14:paraId="1B319007" w14:textId="0C04A22F" w:rsidR="003F603A" w:rsidRPr="002F553A" w:rsidRDefault="003F603A" w:rsidP="00C851CE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presentan informes de cartera por parte del proveedor para control de la facturación radicada e informes de supervisión del contrato</w:t>
            </w:r>
            <w:r w:rsidR="00823DBC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2B61C664" w14:textId="77777777" w:rsidR="00083869" w:rsidRDefault="00083869" w:rsidP="00E47787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82" w:type="dxa"/>
          </w:tcPr>
          <w:p w14:paraId="6104C451" w14:textId="2D8D35A3" w:rsidR="00083869" w:rsidRDefault="000529A8" w:rsidP="00B22C2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Informe realizado en Excel y enviado para revisión y conciliación.</w:t>
            </w:r>
          </w:p>
        </w:tc>
      </w:tr>
      <w:tr w:rsidR="009B6B7F" w:rsidRPr="002F553A" w14:paraId="29827A09" w14:textId="77777777" w:rsidTr="00196C49">
        <w:trPr>
          <w:trHeight w:val="212"/>
        </w:trPr>
        <w:tc>
          <w:tcPr>
            <w:tcW w:w="432" w:type="dxa"/>
          </w:tcPr>
          <w:p w14:paraId="54EF53E8" w14:textId="7BC55B0C" w:rsidR="00083869" w:rsidRDefault="00083869" w:rsidP="00B22C29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2023" w:type="dxa"/>
          </w:tcPr>
          <w:p w14:paraId="7C72C3FE" w14:textId="0D9207B6" w:rsidR="00083869" w:rsidRDefault="00083869" w:rsidP="00083869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83869">
              <w:rPr>
                <w:rFonts w:ascii="Calibri" w:hAnsi="Calibri" w:cs="Calibri"/>
                <w:sz w:val="18"/>
                <w:szCs w:val="18"/>
              </w:rPr>
              <w:t>Las demás actividades que se requieran y que hagan parte del objeto del contrato</w:t>
            </w:r>
          </w:p>
        </w:tc>
        <w:tc>
          <w:tcPr>
            <w:tcW w:w="2648" w:type="dxa"/>
          </w:tcPr>
          <w:p w14:paraId="56E7838F" w14:textId="2B7042F9" w:rsidR="00083869" w:rsidRDefault="00A4620F" w:rsidP="00BA059A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 part</w:t>
            </w:r>
            <w:r w:rsidR="00BB0C05">
              <w:rPr>
                <w:rFonts w:ascii="Calibri" w:hAnsi="Calibri" w:cs="Calibri"/>
                <w:sz w:val="18"/>
                <w:szCs w:val="18"/>
              </w:rPr>
              <w:t xml:space="preserve">icipo en </w:t>
            </w:r>
            <w:r w:rsidR="00210A08">
              <w:rPr>
                <w:rFonts w:ascii="Calibri" w:hAnsi="Calibri" w:cs="Calibri"/>
                <w:sz w:val="18"/>
                <w:szCs w:val="18"/>
              </w:rPr>
              <w:t xml:space="preserve">Reuniones realizadas </w:t>
            </w:r>
            <w:r w:rsidR="00BB0C05">
              <w:rPr>
                <w:rFonts w:ascii="Calibri" w:hAnsi="Calibri" w:cs="Calibri"/>
                <w:sz w:val="18"/>
                <w:szCs w:val="18"/>
              </w:rPr>
              <w:t>por parte de</w:t>
            </w:r>
            <w:r w:rsidR="00210A08">
              <w:rPr>
                <w:rFonts w:ascii="Calibri" w:hAnsi="Calibri" w:cs="Calibri"/>
                <w:sz w:val="18"/>
                <w:szCs w:val="18"/>
              </w:rPr>
              <w:t xml:space="preserve"> la </w:t>
            </w:r>
            <w:r w:rsidR="0014022E">
              <w:rPr>
                <w:rFonts w:ascii="Calibri" w:hAnsi="Calibri" w:cs="Calibri"/>
                <w:sz w:val="18"/>
                <w:szCs w:val="18"/>
              </w:rPr>
              <w:t>coordinación</w:t>
            </w:r>
            <w:r w:rsidR="00210A08">
              <w:rPr>
                <w:rFonts w:ascii="Calibri" w:hAnsi="Calibri" w:cs="Calibri"/>
                <w:sz w:val="18"/>
                <w:szCs w:val="18"/>
              </w:rPr>
              <w:t xml:space="preserve"> del </w:t>
            </w:r>
            <w:r w:rsidR="0014022E">
              <w:rPr>
                <w:rFonts w:ascii="Calibri" w:hAnsi="Calibri" w:cs="Calibri"/>
                <w:sz w:val="18"/>
                <w:szCs w:val="18"/>
              </w:rPr>
              <w:t>SMA</w:t>
            </w:r>
            <w:r w:rsidR="00210A08">
              <w:rPr>
                <w:rFonts w:ascii="Calibri" w:hAnsi="Calibri" w:cs="Calibri"/>
                <w:sz w:val="18"/>
                <w:szCs w:val="18"/>
              </w:rPr>
              <w:t xml:space="preserve"> para llevar </w:t>
            </w:r>
            <w:r w:rsidR="00532A5E">
              <w:rPr>
                <w:rFonts w:ascii="Calibri" w:hAnsi="Calibri" w:cs="Calibri"/>
                <w:sz w:val="18"/>
                <w:szCs w:val="18"/>
              </w:rPr>
              <w:t>a cabo</w:t>
            </w:r>
            <w:r w:rsidR="00210A08">
              <w:rPr>
                <w:rFonts w:ascii="Calibri" w:hAnsi="Calibri" w:cs="Calibri"/>
                <w:sz w:val="18"/>
                <w:szCs w:val="18"/>
              </w:rPr>
              <w:t xml:space="preserve"> la revisión y supervisión de los pagos realizados</w:t>
            </w:r>
            <w:r w:rsidR="00F61CCE">
              <w:rPr>
                <w:rFonts w:ascii="Calibri" w:hAnsi="Calibri" w:cs="Calibri"/>
                <w:sz w:val="18"/>
                <w:szCs w:val="18"/>
              </w:rPr>
              <w:t xml:space="preserve"> y la revisión del documento del Anexo Oferta Económica de Medicamentos.</w:t>
            </w:r>
          </w:p>
          <w:p w14:paraId="60B62BDB" w14:textId="77777777" w:rsidR="008F5505" w:rsidRDefault="008F5505" w:rsidP="008F5505">
            <w:pPr>
              <w:pStyle w:val="Default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EE864E6" w14:textId="4C9E7E69" w:rsidR="00D03D68" w:rsidRPr="00BA059A" w:rsidRDefault="009E202E" w:rsidP="00BA059A">
            <w:pPr>
              <w:pStyle w:val="Default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A059A">
              <w:rPr>
                <w:rFonts w:ascii="Calibri" w:hAnsi="Calibri" w:cs="Calibri"/>
                <w:sz w:val="18"/>
                <w:szCs w:val="18"/>
              </w:rPr>
              <w:t xml:space="preserve">Se </w:t>
            </w:r>
            <w:r w:rsidR="00EC7430" w:rsidRPr="00BA059A">
              <w:rPr>
                <w:rFonts w:ascii="Calibri" w:hAnsi="Calibri" w:cs="Calibri"/>
                <w:sz w:val="18"/>
                <w:szCs w:val="18"/>
              </w:rPr>
              <w:t>apoy</w:t>
            </w:r>
            <w:r w:rsidR="001049B7" w:rsidRPr="00BA059A">
              <w:rPr>
                <w:rFonts w:ascii="Calibri" w:hAnsi="Calibri" w:cs="Calibri"/>
                <w:sz w:val="18"/>
                <w:szCs w:val="18"/>
              </w:rPr>
              <w:t>o</w:t>
            </w:r>
            <w:r w:rsidR="00EC7430" w:rsidRPr="00BA059A">
              <w:rPr>
                <w:rFonts w:ascii="Calibri" w:hAnsi="Calibri" w:cs="Calibri"/>
                <w:sz w:val="18"/>
                <w:szCs w:val="18"/>
              </w:rPr>
              <w:t xml:space="preserve"> en la revisión de los documentos que se presentan para el pago de reembolsos por compra de medicamentos. Esto implica verificar que todos los documentos estuvieran correctos, completos y cumplieran con los requisitos necesarios para que el proceso de reembolso pudiera llevarse a cabo sin problemas.</w:t>
            </w:r>
          </w:p>
          <w:p w14:paraId="59D5E9DF" w14:textId="4558B6EA" w:rsidR="009F5E24" w:rsidRDefault="00C96CB6" w:rsidP="00BA059A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A059A">
              <w:rPr>
                <w:rFonts w:ascii="Calibri" w:hAnsi="Calibri" w:cs="Calibri"/>
                <w:sz w:val="18"/>
                <w:szCs w:val="18"/>
              </w:rPr>
              <w:t xml:space="preserve">Se </w:t>
            </w:r>
            <w:r w:rsidR="009E202E" w:rsidRPr="00BA059A">
              <w:rPr>
                <w:rFonts w:ascii="Calibri" w:hAnsi="Calibri" w:cs="Calibri"/>
                <w:sz w:val="18"/>
                <w:szCs w:val="18"/>
              </w:rPr>
              <w:t>realizaron certificaciones</w:t>
            </w:r>
            <w:r w:rsidR="00C52AFD" w:rsidRPr="00BA059A">
              <w:rPr>
                <w:rFonts w:ascii="Calibri" w:hAnsi="Calibri" w:cs="Calibri"/>
                <w:sz w:val="18"/>
                <w:szCs w:val="18"/>
              </w:rPr>
              <w:t xml:space="preserve"> para </w:t>
            </w:r>
            <w:r w:rsidR="009E202E" w:rsidRPr="00BA059A">
              <w:rPr>
                <w:rFonts w:ascii="Calibri" w:hAnsi="Calibri" w:cs="Calibri"/>
                <w:sz w:val="18"/>
                <w:szCs w:val="18"/>
              </w:rPr>
              <w:t>pago de</w:t>
            </w:r>
            <w:r w:rsidR="002861B7" w:rsidRPr="00BA059A">
              <w:rPr>
                <w:rFonts w:ascii="Calibri" w:hAnsi="Calibri" w:cs="Calibri"/>
                <w:sz w:val="18"/>
                <w:szCs w:val="18"/>
              </w:rPr>
              <w:t xml:space="preserve"> reembolsos bajo la supervisión del </w:t>
            </w:r>
            <w:r w:rsidR="009E202E" w:rsidRPr="00BA059A">
              <w:rPr>
                <w:rFonts w:ascii="Calibri" w:hAnsi="Calibri" w:cs="Calibri"/>
                <w:sz w:val="18"/>
                <w:szCs w:val="18"/>
              </w:rPr>
              <w:t>médico</w:t>
            </w:r>
            <w:r w:rsidR="002861B7" w:rsidRPr="00BA059A">
              <w:rPr>
                <w:rFonts w:ascii="Calibri" w:hAnsi="Calibri" w:cs="Calibri"/>
                <w:sz w:val="18"/>
                <w:szCs w:val="18"/>
              </w:rPr>
              <w:t xml:space="preserve"> auditor</w:t>
            </w:r>
            <w:r w:rsidR="0000274F" w:rsidRPr="00BA059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52AFD" w:rsidRPr="00BA059A">
              <w:rPr>
                <w:rFonts w:ascii="Calibri" w:hAnsi="Calibri" w:cs="Calibri"/>
                <w:sz w:val="18"/>
                <w:szCs w:val="18"/>
              </w:rPr>
              <w:t xml:space="preserve">y así </w:t>
            </w:r>
            <w:r w:rsidR="00C52AFD" w:rsidRPr="00BA059A">
              <w:rPr>
                <w:rFonts w:ascii="Calibri" w:hAnsi="Calibri" w:cs="Calibri"/>
                <w:sz w:val="18"/>
                <w:szCs w:val="18"/>
              </w:rPr>
              <w:lastRenderedPageBreak/>
              <w:t>asegurar el pago</w:t>
            </w:r>
            <w:r w:rsidR="00663242" w:rsidRPr="00BA059A">
              <w:rPr>
                <w:rFonts w:ascii="Calibri" w:hAnsi="Calibri" w:cs="Calibri"/>
                <w:sz w:val="18"/>
                <w:szCs w:val="18"/>
              </w:rPr>
              <w:t xml:space="preserve"> y cumplir con el proceso de </w:t>
            </w:r>
            <w:r w:rsidR="00704E49" w:rsidRPr="00BA059A">
              <w:rPr>
                <w:rFonts w:ascii="Calibri" w:hAnsi="Calibri" w:cs="Calibri"/>
                <w:sz w:val="18"/>
                <w:szCs w:val="18"/>
              </w:rPr>
              <w:t xml:space="preserve">los pagos </w:t>
            </w:r>
            <w:r w:rsidR="009E202E" w:rsidRPr="00BA059A">
              <w:rPr>
                <w:rFonts w:ascii="Calibri" w:hAnsi="Calibri" w:cs="Calibri"/>
                <w:sz w:val="18"/>
                <w:szCs w:val="18"/>
              </w:rPr>
              <w:t>de reembolsos</w:t>
            </w:r>
            <w:r w:rsidR="00663242" w:rsidRPr="00BA059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282" w:type="dxa"/>
          </w:tcPr>
          <w:p w14:paraId="139403C7" w14:textId="77777777" w:rsidR="00083869" w:rsidRDefault="00362846" w:rsidP="00BA059A">
            <w:pPr>
              <w:pStyle w:val="Default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Reuniones en las instalaciones del SMA.</w:t>
            </w:r>
          </w:p>
          <w:p w14:paraId="7E7A00ED" w14:textId="63A384FD" w:rsidR="003750AB" w:rsidRDefault="003750AB" w:rsidP="00BA059A">
            <w:pPr>
              <w:pStyle w:val="Default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Apoyo a medico Auditor.</w:t>
            </w:r>
          </w:p>
        </w:tc>
      </w:tr>
    </w:tbl>
    <w:p w14:paraId="5B277BBE" w14:textId="77777777" w:rsidR="00640EFB" w:rsidRDefault="00640EFB" w:rsidP="00367452">
      <w:pPr>
        <w:jc w:val="both"/>
        <w:rPr>
          <w:rFonts w:ascii="Arial" w:hAnsi="Arial" w:cs="Arial"/>
          <w:sz w:val="18"/>
          <w:szCs w:val="18"/>
        </w:rPr>
      </w:pPr>
    </w:p>
    <w:p w14:paraId="1D9AC00D" w14:textId="72E3F3EA" w:rsidR="001F7B4C" w:rsidRPr="007420AD" w:rsidRDefault="00D860CF" w:rsidP="00367452">
      <w:pPr>
        <w:jc w:val="both"/>
        <w:rPr>
          <w:rFonts w:ascii="Calibri" w:hAnsi="Calibri" w:cs="Calibri"/>
          <w:sz w:val="18"/>
          <w:szCs w:val="18"/>
        </w:rPr>
      </w:pPr>
      <w:r w:rsidRPr="007420AD">
        <w:rPr>
          <w:rFonts w:ascii="Calibri" w:hAnsi="Calibri" w:cs="Calibri"/>
          <w:sz w:val="18"/>
          <w:szCs w:val="18"/>
        </w:rPr>
        <w:t xml:space="preserve">A </w:t>
      </w:r>
      <w:r w:rsidR="00037C05" w:rsidRPr="007420AD">
        <w:rPr>
          <w:rFonts w:ascii="Calibri" w:hAnsi="Calibri" w:cs="Calibri"/>
          <w:sz w:val="18"/>
          <w:szCs w:val="18"/>
        </w:rPr>
        <w:t>continuación,</w:t>
      </w:r>
      <w:r w:rsidRPr="007420AD">
        <w:rPr>
          <w:rFonts w:ascii="Calibri" w:hAnsi="Calibri" w:cs="Calibri"/>
          <w:sz w:val="18"/>
          <w:szCs w:val="18"/>
        </w:rPr>
        <w:t xml:space="preserve"> relaciono los desplazamientos que realicé previo a la presentación de este informe. Una vez finalizado cada desplazamiento presenté al ordenador del gasto</w:t>
      </w:r>
      <w:r w:rsidR="001F7B4C" w:rsidRPr="007420AD">
        <w:rPr>
          <w:rFonts w:ascii="Calibri" w:hAnsi="Calibri" w:cs="Calibri"/>
          <w:sz w:val="18"/>
          <w:szCs w:val="18"/>
        </w:rPr>
        <w:t xml:space="preserve"> el</w:t>
      </w:r>
      <w:r w:rsidRPr="007420AD">
        <w:rPr>
          <w:rFonts w:ascii="Calibri" w:hAnsi="Calibri" w:cs="Calibri"/>
          <w:sz w:val="18"/>
          <w:szCs w:val="18"/>
        </w:rPr>
        <w:t xml:space="preserve"> informe </w:t>
      </w:r>
      <w:r w:rsidR="001F7B4C" w:rsidRPr="007420AD">
        <w:rPr>
          <w:rFonts w:ascii="Calibri" w:hAnsi="Calibri" w:cs="Calibri"/>
          <w:sz w:val="18"/>
          <w:szCs w:val="18"/>
        </w:rPr>
        <w:t>en el F</w:t>
      </w:r>
      <w:r w:rsidRPr="007420AD">
        <w:rPr>
          <w:rFonts w:ascii="Calibri" w:hAnsi="Calibri" w:cs="Calibri"/>
          <w:sz w:val="18"/>
          <w:szCs w:val="18"/>
        </w:rPr>
        <w:t xml:space="preserve">ormato </w:t>
      </w:r>
      <w:r w:rsidR="001F7B4C" w:rsidRPr="007420AD">
        <w:rPr>
          <w:rFonts w:ascii="Calibri" w:hAnsi="Calibri" w:cs="Calibri"/>
          <w:sz w:val="18"/>
          <w:szCs w:val="18"/>
        </w:rPr>
        <w:t>I</w:t>
      </w:r>
      <w:r w:rsidRPr="007420AD">
        <w:rPr>
          <w:rFonts w:ascii="Calibri" w:hAnsi="Calibri" w:cs="Calibri"/>
          <w:sz w:val="18"/>
          <w:szCs w:val="18"/>
        </w:rPr>
        <w:t xml:space="preserve">nforme </w:t>
      </w:r>
      <w:r w:rsidR="001F7B4C" w:rsidRPr="007420AD">
        <w:rPr>
          <w:rFonts w:ascii="Calibri" w:hAnsi="Calibri" w:cs="Calibri"/>
          <w:sz w:val="18"/>
          <w:szCs w:val="18"/>
        </w:rPr>
        <w:t>L</w:t>
      </w:r>
      <w:r w:rsidRPr="007420AD">
        <w:rPr>
          <w:rFonts w:ascii="Calibri" w:hAnsi="Calibri" w:cs="Calibri"/>
          <w:sz w:val="18"/>
          <w:szCs w:val="18"/>
        </w:rPr>
        <w:t xml:space="preserve">egalización </w:t>
      </w:r>
      <w:r w:rsidR="001F7B4C" w:rsidRPr="007420AD">
        <w:rPr>
          <w:rFonts w:ascii="Calibri" w:hAnsi="Calibri" w:cs="Calibri"/>
          <w:sz w:val="18"/>
          <w:szCs w:val="18"/>
        </w:rPr>
        <w:t>D</w:t>
      </w:r>
      <w:r w:rsidRPr="007420AD">
        <w:rPr>
          <w:rFonts w:ascii="Calibri" w:hAnsi="Calibri" w:cs="Calibri"/>
          <w:sz w:val="18"/>
          <w:szCs w:val="18"/>
        </w:rPr>
        <w:t>esplazamiento</w:t>
      </w:r>
      <w:r w:rsidR="001F7B4C" w:rsidRPr="007420AD">
        <w:rPr>
          <w:rFonts w:ascii="Calibri" w:hAnsi="Calibri" w:cs="Calibri"/>
          <w:sz w:val="18"/>
          <w:szCs w:val="18"/>
        </w:rPr>
        <w:t xml:space="preserve"> C</w:t>
      </w:r>
      <w:r w:rsidRPr="007420AD">
        <w:rPr>
          <w:rFonts w:ascii="Calibri" w:hAnsi="Calibri" w:cs="Calibri"/>
          <w:sz w:val="18"/>
          <w:szCs w:val="18"/>
        </w:rPr>
        <w:t>ontratista GTH-F-087</w:t>
      </w:r>
      <w:r w:rsidR="001F7B4C" w:rsidRPr="007420AD">
        <w:rPr>
          <w:rFonts w:ascii="Calibri" w:hAnsi="Calibri" w:cs="Calibri"/>
          <w:sz w:val="18"/>
          <w:szCs w:val="18"/>
        </w:rPr>
        <w:t>,</w:t>
      </w:r>
      <w:r w:rsidR="008E6FC5" w:rsidRPr="007420AD">
        <w:rPr>
          <w:rFonts w:ascii="Calibri" w:hAnsi="Calibri" w:cs="Calibri"/>
          <w:sz w:val="18"/>
          <w:szCs w:val="18"/>
        </w:rPr>
        <w:t xml:space="preserve"> </w:t>
      </w:r>
      <w:r w:rsidRPr="007420AD">
        <w:rPr>
          <w:rFonts w:ascii="Calibri" w:hAnsi="Calibri" w:cs="Calibri"/>
          <w:sz w:val="18"/>
          <w:szCs w:val="18"/>
        </w:rPr>
        <w:t xml:space="preserve">en el que </w:t>
      </w:r>
      <w:r w:rsidR="001F7B4C" w:rsidRPr="007420AD">
        <w:rPr>
          <w:rFonts w:ascii="Calibri" w:hAnsi="Calibri" w:cs="Calibri"/>
          <w:sz w:val="18"/>
          <w:szCs w:val="18"/>
        </w:rPr>
        <w:t xml:space="preserve">se describieron </w:t>
      </w:r>
      <w:r w:rsidRPr="007420AD">
        <w:rPr>
          <w:rFonts w:ascii="Calibri" w:hAnsi="Calibri" w:cs="Calibri"/>
          <w:sz w:val="18"/>
          <w:szCs w:val="18"/>
        </w:rPr>
        <w:t>las actividades desarrolladas y los resultados de cada desplazamiento. Cada informe cuenta con el visto bueno del Supervisor</w:t>
      </w:r>
      <w:r w:rsidR="001F7B4C" w:rsidRPr="007420AD">
        <w:rPr>
          <w:rFonts w:ascii="Calibri" w:hAnsi="Calibri" w:cs="Calibri"/>
          <w:sz w:val="18"/>
          <w:szCs w:val="18"/>
        </w:rPr>
        <w:t xml:space="preserve">. </w:t>
      </w:r>
    </w:p>
    <w:p w14:paraId="5E0759C6" w14:textId="77777777" w:rsidR="00BF75FA" w:rsidRPr="007420AD" w:rsidRDefault="00BF75FA" w:rsidP="00367452">
      <w:pPr>
        <w:jc w:val="both"/>
        <w:rPr>
          <w:rFonts w:ascii="Calibri" w:hAnsi="Calibri" w:cs="Calibri"/>
          <w:sz w:val="18"/>
          <w:szCs w:val="18"/>
        </w:rPr>
      </w:pPr>
    </w:p>
    <w:p w14:paraId="54C66646" w14:textId="77777777" w:rsidR="00D860CF" w:rsidRPr="007420AD" w:rsidRDefault="001F7B4C" w:rsidP="00367452">
      <w:pPr>
        <w:jc w:val="both"/>
        <w:rPr>
          <w:rFonts w:ascii="Calibri" w:hAnsi="Calibri" w:cs="Calibri"/>
          <w:sz w:val="18"/>
          <w:szCs w:val="18"/>
        </w:rPr>
      </w:pPr>
      <w:r w:rsidRPr="007420AD">
        <w:rPr>
          <w:rFonts w:ascii="Calibri" w:hAnsi="Calibri" w:cs="Calibri"/>
          <w:sz w:val="18"/>
          <w:szCs w:val="18"/>
        </w:rPr>
        <w:t>S</w:t>
      </w:r>
      <w:r w:rsidR="00D860CF" w:rsidRPr="007420AD">
        <w:rPr>
          <w:rFonts w:ascii="Calibri" w:hAnsi="Calibri" w:cs="Calibri"/>
          <w:sz w:val="18"/>
          <w:szCs w:val="18"/>
        </w:rPr>
        <w:t xml:space="preserve">e </w:t>
      </w:r>
      <w:r w:rsidRPr="007420AD">
        <w:rPr>
          <w:rFonts w:ascii="Calibri" w:hAnsi="Calibri" w:cs="Calibri"/>
          <w:sz w:val="18"/>
          <w:szCs w:val="18"/>
        </w:rPr>
        <w:t>lista a continuación el soport</w:t>
      </w:r>
      <w:r w:rsidR="00D860CF" w:rsidRPr="007420AD">
        <w:rPr>
          <w:rFonts w:ascii="Calibri" w:hAnsi="Calibri" w:cs="Calibri"/>
          <w:sz w:val="18"/>
          <w:szCs w:val="18"/>
        </w:rPr>
        <w:t>e de la legalización de los desplazamientos realizados</w:t>
      </w:r>
      <w:r w:rsidRPr="007420AD">
        <w:rPr>
          <w:rFonts w:ascii="Calibri" w:hAnsi="Calibri" w:cs="Calibri"/>
          <w:sz w:val="18"/>
          <w:szCs w:val="18"/>
        </w:rPr>
        <w:t xml:space="preserve">, los cuales </w:t>
      </w:r>
      <w:r w:rsidR="00D860CF" w:rsidRPr="007420AD">
        <w:rPr>
          <w:rFonts w:ascii="Calibri" w:hAnsi="Calibri" w:cs="Calibri"/>
          <w:sz w:val="18"/>
          <w:szCs w:val="18"/>
        </w:rPr>
        <w:t>forma</w:t>
      </w:r>
      <w:r w:rsidRPr="007420AD">
        <w:rPr>
          <w:rFonts w:ascii="Calibri" w:hAnsi="Calibri" w:cs="Calibri"/>
          <w:sz w:val="18"/>
          <w:szCs w:val="18"/>
        </w:rPr>
        <w:t>n</w:t>
      </w:r>
      <w:r w:rsidR="00D860CF" w:rsidRPr="007420AD">
        <w:rPr>
          <w:rFonts w:ascii="Calibri" w:hAnsi="Calibri" w:cs="Calibri"/>
          <w:sz w:val="18"/>
          <w:szCs w:val="18"/>
        </w:rPr>
        <w:t xml:space="preserve"> parte integral del presente</w:t>
      </w:r>
      <w:r w:rsidR="006A40A9" w:rsidRPr="007420AD">
        <w:rPr>
          <w:rFonts w:ascii="Calibri" w:hAnsi="Calibri" w:cs="Calibri"/>
          <w:sz w:val="18"/>
          <w:szCs w:val="18"/>
        </w:rPr>
        <w:t xml:space="preserve"> i</w:t>
      </w:r>
      <w:r w:rsidR="00D860CF" w:rsidRPr="007420AD">
        <w:rPr>
          <w:rFonts w:ascii="Calibri" w:hAnsi="Calibri" w:cs="Calibri"/>
          <w:sz w:val="18"/>
          <w:szCs w:val="18"/>
        </w:rPr>
        <w:t>nforme de ejecución contractual</w:t>
      </w:r>
      <w:r w:rsidRPr="007420AD">
        <w:rPr>
          <w:rFonts w:ascii="Calibri" w:hAnsi="Calibri" w:cs="Calibri"/>
          <w:sz w:val="18"/>
          <w:szCs w:val="18"/>
        </w:rPr>
        <w:t xml:space="preserve">. </w:t>
      </w:r>
      <w:r w:rsidR="00D860CF" w:rsidRPr="007420AD">
        <w:rPr>
          <w:rFonts w:ascii="Calibri" w:hAnsi="Calibri" w:cs="Calibri"/>
          <w:sz w:val="18"/>
          <w:szCs w:val="18"/>
        </w:rPr>
        <w:t xml:space="preserve"> </w:t>
      </w:r>
    </w:p>
    <w:p w14:paraId="5A4E6412" w14:textId="77777777" w:rsidR="00D860CF" w:rsidRPr="007420AD" w:rsidRDefault="00D860CF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2014"/>
        <w:gridCol w:w="2415"/>
        <w:gridCol w:w="2036"/>
        <w:gridCol w:w="2027"/>
      </w:tblGrid>
      <w:tr w:rsidR="00D860CF" w:rsidRPr="00BF75FA" w14:paraId="7223F84B" w14:textId="77777777" w:rsidTr="003B6A59">
        <w:trPr>
          <w:trHeight w:val="393"/>
          <w:tblHeader/>
          <w:jc w:val="center"/>
        </w:trPr>
        <w:tc>
          <w:tcPr>
            <w:tcW w:w="608" w:type="dxa"/>
            <w:vMerge w:val="restart"/>
            <w:vAlign w:val="center"/>
          </w:tcPr>
          <w:p w14:paraId="0C61DBD0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014" w:type="dxa"/>
            <w:vMerge w:val="restart"/>
            <w:shd w:val="clear" w:color="auto" w:fill="auto"/>
            <w:noWrap/>
            <w:vAlign w:val="center"/>
            <w:hideMark/>
          </w:tcPr>
          <w:p w14:paraId="213A62CD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  <w:p w14:paraId="57ED1AB4" w14:textId="58ECC172" w:rsidR="00D860CF" w:rsidRPr="00A0680B" w:rsidRDefault="00A0680B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No DE</w:t>
            </w:r>
            <w:r w:rsidR="00D860CF"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LA ORDEN DE VIAJE</w:t>
            </w:r>
          </w:p>
        </w:tc>
        <w:tc>
          <w:tcPr>
            <w:tcW w:w="2415" w:type="dxa"/>
            <w:vMerge w:val="restart"/>
            <w:shd w:val="clear" w:color="auto" w:fill="auto"/>
            <w:noWrap/>
            <w:vAlign w:val="center"/>
            <w:hideMark/>
          </w:tcPr>
          <w:p w14:paraId="3E264920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  <w:p w14:paraId="5DD03361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LUGAR DE DESPLAZAMIENTO</w:t>
            </w:r>
          </w:p>
        </w:tc>
        <w:tc>
          <w:tcPr>
            <w:tcW w:w="4063" w:type="dxa"/>
            <w:gridSpan w:val="2"/>
            <w:shd w:val="clear" w:color="auto" w:fill="auto"/>
            <w:noWrap/>
            <w:vAlign w:val="center"/>
            <w:hideMark/>
          </w:tcPr>
          <w:p w14:paraId="174FF984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FECHAS DE DESPLAZAMIENTOS</w:t>
            </w:r>
          </w:p>
        </w:tc>
      </w:tr>
      <w:tr w:rsidR="00D860CF" w:rsidRPr="00BF75FA" w14:paraId="17F88A94" w14:textId="77777777" w:rsidTr="003B6A59">
        <w:trPr>
          <w:trHeight w:val="248"/>
          <w:tblHeader/>
          <w:jc w:val="center"/>
        </w:trPr>
        <w:tc>
          <w:tcPr>
            <w:tcW w:w="608" w:type="dxa"/>
            <w:vMerge/>
          </w:tcPr>
          <w:p w14:paraId="68F9500D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14" w:type="dxa"/>
            <w:vMerge/>
            <w:shd w:val="clear" w:color="auto" w:fill="auto"/>
            <w:noWrap/>
            <w:vAlign w:val="bottom"/>
            <w:hideMark/>
          </w:tcPr>
          <w:p w14:paraId="3F80F7D6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vMerge/>
            <w:shd w:val="clear" w:color="auto" w:fill="auto"/>
            <w:noWrap/>
            <w:vAlign w:val="bottom"/>
            <w:hideMark/>
          </w:tcPr>
          <w:p w14:paraId="51B0A2E9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  <w:noWrap/>
            <w:hideMark/>
          </w:tcPr>
          <w:p w14:paraId="00669A24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INICIO</w:t>
            </w:r>
          </w:p>
        </w:tc>
        <w:tc>
          <w:tcPr>
            <w:tcW w:w="2027" w:type="dxa"/>
            <w:shd w:val="clear" w:color="auto" w:fill="auto"/>
            <w:noWrap/>
          </w:tcPr>
          <w:p w14:paraId="7B341437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FINALIZACIÓN</w:t>
            </w:r>
          </w:p>
        </w:tc>
      </w:tr>
      <w:tr w:rsidR="00D860CF" w:rsidRPr="00BF75FA" w14:paraId="5FBBDAF7" w14:textId="77777777" w:rsidTr="003B6A59">
        <w:trPr>
          <w:trHeight w:val="31"/>
          <w:tblHeader/>
          <w:jc w:val="center"/>
        </w:trPr>
        <w:tc>
          <w:tcPr>
            <w:tcW w:w="608" w:type="dxa"/>
          </w:tcPr>
          <w:p w14:paraId="34E916B9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14" w:type="dxa"/>
            <w:shd w:val="clear" w:color="auto" w:fill="auto"/>
            <w:noWrap/>
            <w:vAlign w:val="bottom"/>
            <w:hideMark/>
          </w:tcPr>
          <w:p w14:paraId="6D199191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5" w:type="dxa"/>
            <w:shd w:val="clear" w:color="auto" w:fill="auto"/>
            <w:noWrap/>
            <w:vAlign w:val="bottom"/>
            <w:hideMark/>
          </w:tcPr>
          <w:p w14:paraId="08F26A21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6" w:type="dxa"/>
            <w:shd w:val="clear" w:color="auto" w:fill="auto"/>
            <w:noWrap/>
            <w:vAlign w:val="bottom"/>
            <w:hideMark/>
          </w:tcPr>
          <w:p w14:paraId="56DE309B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680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</w:tcPr>
          <w:p w14:paraId="24FB8220" w14:textId="77777777" w:rsidR="00D860CF" w:rsidRPr="00A0680B" w:rsidRDefault="00D860CF" w:rsidP="003674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860CF" w:rsidRPr="00BF75FA" w14:paraId="3EB56178" w14:textId="77777777" w:rsidTr="003B6A59">
        <w:trPr>
          <w:trHeight w:val="31"/>
          <w:jc w:val="center"/>
        </w:trPr>
        <w:tc>
          <w:tcPr>
            <w:tcW w:w="608" w:type="dxa"/>
          </w:tcPr>
          <w:p w14:paraId="44CC31A9" w14:textId="77777777" w:rsidR="00D860CF" w:rsidRPr="00BF75FA" w:rsidRDefault="00D860CF" w:rsidP="0036745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5FA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014" w:type="dxa"/>
            <w:shd w:val="clear" w:color="auto" w:fill="auto"/>
            <w:noWrap/>
            <w:vAlign w:val="bottom"/>
            <w:hideMark/>
          </w:tcPr>
          <w:p w14:paraId="689A0ADE" w14:textId="77777777" w:rsidR="00D860CF" w:rsidRPr="00BF75FA" w:rsidRDefault="00D860CF" w:rsidP="0036745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5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5" w:type="dxa"/>
            <w:shd w:val="clear" w:color="auto" w:fill="auto"/>
            <w:noWrap/>
            <w:vAlign w:val="bottom"/>
            <w:hideMark/>
          </w:tcPr>
          <w:p w14:paraId="789FC4C1" w14:textId="77777777" w:rsidR="00D860CF" w:rsidRPr="00BF75FA" w:rsidRDefault="00D860CF" w:rsidP="0036745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5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6" w:type="dxa"/>
            <w:shd w:val="clear" w:color="auto" w:fill="auto"/>
            <w:noWrap/>
            <w:vAlign w:val="bottom"/>
            <w:hideMark/>
          </w:tcPr>
          <w:p w14:paraId="244C25B6" w14:textId="77777777" w:rsidR="00D860CF" w:rsidRPr="00BF75FA" w:rsidRDefault="00D860CF" w:rsidP="0036745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5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</w:tcPr>
          <w:p w14:paraId="184F8BDD" w14:textId="77777777" w:rsidR="00D860CF" w:rsidRPr="00BF75FA" w:rsidRDefault="00D860CF" w:rsidP="0036745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F691DAC" w14:textId="77777777" w:rsidR="00D860CF" w:rsidRPr="00BF75FA" w:rsidRDefault="00D860CF" w:rsidP="00367452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EA42A9A" w14:textId="77777777" w:rsidR="00D860CF" w:rsidRDefault="00D860CF" w:rsidP="00367452">
      <w:pPr>
        <w:jc w:val="both"/>
        <w:rPr>
          <w:rFonts w:ascii="Calibri" w:hAnsi="Calibri" w:cs="Calibri"/>
          <w:i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i/>
          <w:color w:val="000000" w:themeColor="text1"/>
          <w:sz w:val="18"/>
          <w:szCs w:val="18"/>
        </w:rPr>
        <w:t>Nota 1:</w:t>
      </w:r>
      <w:r w:rsidRPr="000D654C">
        <w:rPr>
          <w:rFonts w:ascii="Calibri" w:hAnsi="Calibri" w:cs="Calibri"/>
          <w:i/>
          <w:color w:val="000000" w:themeColor="text1"/>
          <w:sz w:val="18"/>
          <w:szCs w:val="18"/>
        </w:rPr>
        <w:t xml:space="preserve"> Por cada desplazamiento que haya realizado el contratista, adjuntará el respectivo informe que la soporte. En caso de haber realizado el desplazamiento en fecha posterior a la presentación de</w:t>
      </w:r>
      <w:r w:rsidR="001F7B4C" w:rsidRPr="000D654C">
        <w:rPr>
          <w:rFonts w:ascii="Calibri" w:hAnsi="Calibri" w:cs="Calibri"/>
          <w:i/>
          <w:color w:val="000000" w:themeColor="text1"/>
          <w:sz w:val="18"/>
          <w:szCs w:val="18"/>
        </w:rPr>
        <w:t>l</w:t>
      </w:r>
      <w:r w:rsidRPr="000D654C">
        <w:rPr>
          <w:rFonts w:ascii="Calibri" w:hAnsi="Calibri" w:cs="Calibri"/>
          <w:i/>
          <w:color w:val="000000" w:themeColor="text1"/>
          <w:sz w:val="18"/>
          <w:szCs w:val="18"/>
        </w:rPr>
        <w:t xml:space="preserve"> informe de ejecución contractual, deberá reportarlo en el siguiente informe de ejecución contractual.</w:t>
      </w:r>
    </w:p>
    <w:p w14:paraId="30E3087A" w14:textId="77777777" w:rsidR="006826EE" w:rsidRPr="000D654C" w:rsidRDefault="006826EE" w:rsidP="00367452">
      <w:pPr>
        <w:jc w:val="both"/>
        <w:rPr>
          <w:rFonts w:ascii="Calibri" w:hAnsi="Calibri" w:cs="Calibri"/>
          <w:i/>
          <w:color w:val="000000" w:themeColor="text1"/>
          <w:sz w:val="18"/>
          <w:szCs w:val="18"/>
        </w:rPr>
      </w:pPr>
    </w:p>
    <w:p w14:paraId="4DD54E2F" w14:textId="670AFC9E" w:rsidR="00D860CF" w:rsidRPr="000D654C" w:rsidRDefault="00D860CF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color w:val="000000" w:themeColor="text1"/>
          <w:sz w:val="18"/>
          <w:szCs w:val="18"/>
        </w:rPr>
        <w:t>Para el trámite de la cuenta me permito adjuntar:</w:t>
      </w:r>
      <w:r w:rsidR="001F7B4C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 D</w:t>
      </w:r>
      <w:r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ocumentos </w:t>
      </w:r>
      <w:r w:rsidR="008352CD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electrónicos </w:t>
      </w:r>
      <w:r w:rsidRPr="000D654C">
        <w:rPr>
          <w:rFonts w:ascii="Calibri" w:hAnsi="Calibri" w:cs="Calibri"/>
          <w:color w:val="000000" w:themeColor="text1"/>
          <w:sz w:val="18"/>
          <w:szCs w:val="18"/>
        </w:rPr>
        <w:t>enunciados como evidencias del cumplimiento de las obligaciones contractuales y los desplazamientos realizados</w:t>
      </w:r>
      <w:r w:rsidR="001F7B4C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 y </w:t>
      </w:r>
      <w:r w:rsidR="00702A01" w:rsidRPr="000D654C">
        <w:rPr>
          <w:rFonts w:ascii="Calibri" w:hAnsi="Calibri" w:cs="Calibri"/>
          <w:sz w:val="18"/>
          <w:szCs w:val="18"/>
        </w:rPr>
        <w:t>No</w:t>
      </w:r>
      <w:r w:rsidR="00AE24FF" w:rsidRPr="000D654C">
        <w:rPr>
          <w:rFonts w:ascii="Calibri" w:hAnsi="Calibri" w:cs="Calibri"/>
          <w:sz w:val="18"/>
          <w:szCs w:val="18"/>
        </w:rPr>
        <w:t xml:space="preserve"> </w:t>
      </w:r>
      <w:r w:rsidR="007D56A1" w:rsidRPr="007D56A1">
        <w:rPr>
          <w:rFonts w:ascii="Calibri" w:hAnsi="Calibri" w:cs="Calibri"/>
          <w:sz w:val="18"/>
          <w:szCs w:val="18"/>
        </w:rPr>
        <w:t>1071498127</w:t>
      </w:r>
      <w:r w:rsidR="007D56A1">
        <w:rPr>
          <w:rFonts w:ascii="Calibri" w:hAnsi="Calibri" w:cs="Calibri"/>
          <w:sz w:val="18"/>
          <w:szCs w:val="18"/>
        </w:rPr>
        <w:t xml:space="preserve"> </w:t>
      </w:r>
      <w:r w:rsidR="00B606F2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a </w:t>
      </w:r>
      <w:r w:rsidR="00122DD7" w:rsidRPr="000D654C">
        <w:rPr>
          <w:rFonts w:ascii="Calibri" w:hAnsi="Calibri" w:cs="Calibri"/>
          <w:color w:val="000000" w:themeColor="text1"/>
          <w:sz w:val="18"/>
          <w:szCs w:val="18"/>
        </w:rPr>
        <w:t>PAGOSIMPLE</w:t>
      </w:r>
      <w:r w:rsidR="00B606F2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 para pago de Salud, Pensión y ARL del</w:t>
      </w:r>
      <w:r w:rsidR="00353F85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 mes de </w:t>
      </w:r>
      <w:r w:rsidR="00563BC7">
        <w:rPr>
          <w:rFonts w:ascii="Calibri" w:hAnsi="Calibri" w:cs="Calibri"/>
          <w:color w:val="000000" w:themeColor="text1"/>
          <w:sz w:val="18"/>
          <w:szCs w:val="18"/>
        </w:rPr>
        <w:t>abril</w:t>
      </w:r>
      <w:r w:rsidR="001B16C8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 </w:t>
      </w:r>
      <w:r w:rsidR="001F7B4C"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(Decreto Ley 2106 de 2019 – </w:t>
      </w:r>
      <w:r w:rsidR="00E63152" w:rsidRPr="000D654C">
        <w:rPr>
          <w:rFonts w:ascii="Calibri" w:hAnsi="Calibri" w:cs="Calibri"/>
          <w:color w:val="000000" w:themeColor="text1"/>
          <w:sz w:val="18"/>
          <w:szCs w:val="18"/>
        </w:rPr>
        <w:t>“</w:t>
      </w:r>
      <w:r w:rsidR="00E63152" w:rsidRPr="000D654C">
        <w:rPr>
          <w:rFonts w:ascii="Calibri" w:hAnsi="Calibri" w:cs="Calibri"/>
          <w:i/>
          <w:color w:val="000000" w:themeColor="text1"/>
          <w:sz w:val="18"/>
          <w:szCs w:val="18"/>
        </w:rPr>
        <w:t>Decreto</w:t>
      </w:r>
      <w:r w:rsidR="006A40A9" w:rsidRPr="000D654C">
        <w:rPr>
          <w:rFonts w:ascii="Calibri" w:hAnsi="Calibri" w:cs="Calibri"/>
          <w:i/>
          <w:color w:val="000000" w:themeColor="text1"/>
          <w:sz w:val="18"/>
          <w:szCs w:val="18"/>
        </w:rPr>
        <w:t xml:space="preserve"> </w:t>
      </w:r>
      <w:r w:rsidR="001F7B4C" w:rsidRPr="000D654C">
        <w:rPr>
          <w:rFonts w:ascii="Calibri" w:hAnsi="Calibri" w:cs="Calibri"/>
          <w:i/>
          <w:color w:val="000000" w:themeColor="text1"/>
          <w:sz w:val="18"/>
          <w:szCs w:val="18"/>
        </w:rPr>
        <w:t xml:space="preserve">Ley </w:t>
      </w:r>
      <w:proofErr w:type="spellStart"/>
      <w:r w:rsidR="001F7B4C" w:rsidRPr="000D654C">
        <w:rPr>
          <w:rFonts w:ascii="Calibri" w:hAnsi="Calibri" w:cs="Calibri"/>
          <w:i/>
          <w:color w:val="000000" w:themeColor="text1"/>
          <w:sz w:val="18"/>
          <w:szCs w:val="18"/>
        </w:rPr>
        <w:t>Antitr</w:t>
      </w:r>
      <w:r w:rsidR="006A40A9" w:rsidRPr="000D654C">
        <w:rPr>
          <w:rFonts w:ascii="Calibri" w:hAnsi="Calibri" w:cs="Calibri"/>
          <w:i/>
          <w:color w:val="000000" w:themeColor="text1"/>
          <w:sz w:val="18"/>
          <w:szCs w:val="18"/>
        </w:rPr>
        <w:t>á</w:t>
      </w:r>
      <w:r w:rsidR="001F7B4C" w:rsidRPr="000D654C">
        <w:rPr>
          <w:rFonts w:ascii="Calibri" w:hAnsi="Calibri" w:cs="Calibri"/>
          <w:i/>
          <w:color w:val="000000" w:themeColor="text1"/>
          <w:sz w:val="18"/>
          <w:szCs w:val="18"/>
        </w:rPr>
        <w:t>mites</w:t>
      </w:r>
      <w:proofErr w:type="spellEnd"/>
      <w:r w:rsidR="001F7B4C" w:rsidRPr="000D654C">
        <w:rPr>
          <w:rFonts w:ascii="Calibri" w:hAnsi="Calibri" w:cs="Calibri"/>
          <w:i/>
          <w:color w:val="000000" w:themeColor="text1"/>
          <w:sz w:val="18"/>
          <w:szCs w:val="18"/>
        </w:rPr>
        <w:t>”</w:t>
      </w:r>
      <w:r w:rsidR="001F7B4C" w:rsidRPr="000D654C">
        <w:rPr>
          <w:rFonts w:ascii="Calibri" w:hAnsi="Calibri" w:cs="Calibri"/>
          <w:color w:val="000000" w:themeColor="text1"/>
          <w:sz w:val="18"/>
          <w:szCs w:val="18"/>
        </w:rPr>
        <w:t>)</w:t>
      </w:r>
    </w:p>
    <w:p w14:paraId="0B2535AC" w14:textId="77777777" w:rsidR="00D860CF" w:rsidRPr="000D654C" w:rsidRDefault="00D860CF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</w:p>
    <w:p w14:paraId="2D88BDBC" w14:textId="0D6BB6D0" w:rsidR="00D860CF" w:rsidRPr="000D654C" w:rsidRDefault="00D860CF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color w:val="000000" w:themeColor="text1"/>
          <w:sz w:val="18"/>
          <w:szCs w:val="18"/>
        </w:rPr>
        <w:t>Evidencias en (</w:t>
      </w:r>
      <w:r w:rsidR="00DD33B0" w:rsidRPr="000D654C">
        <w:rPr>
          <w:rFonts w:ascii="Calibri" w:hAnsi="Calibri" w:cs="Calibri"/>
          <w:color w:val="000000" w:themeColor="text1"/>
          <w:sz w:val="18"/>
          <w:szCs w:val="18"/>
        </w:rPr>
        <w:t>6</w:t>
      </w:r>
      <w:r w:rsidRPr="000D654C">
        <w:rPr>
          <w:rFonts w:ascii="Calibri" w:hAnsi="Calibri" w:cs="Calibri"/>
          <w:color w:val="000000" w:themeColor="text1"/>
          <w:sz w:val="18"/>
          <w:szCs w:val="18"/>
        </w:rPr>
        <w:t>) folios</w:t>
      </w:r>
    </w:p>
    <w:p w14:paraId="4A877848" w14:textId="77777777" w:rsidR="00BF75FA" w:rsidRDefault="00BF75FA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</w:p>
    <w:p w14:paraId="43EE43FA" w14:textId="1867D995" w:rsidR="00D860CF" w:rsidRPr="000D654C" w:rsidRDefault="00D860CF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color w:val="000000" w:themeColor="text1"/>
          <w:sz w:val="18"/>
          <w:szCs w:val="18"/>
        </w:rPr>
        <w:t xml:space="preserve">Cordialmente, </w:t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  <w:r w:rsidR="00BF75FA" w:rsidRPr="000D654C">
        <w:rPr>
          <w:rFonts w:ascii="Calibri" w:hAnsi="Calibri" w:cs="Calibri"/>
          <w:color w:val="000000" w:themeColor="text1"/>
          <w:sz w:val="18"/>
          <w:szCs w:val="18"/>
        </w:rPr>
        <w:tab/>
      </w:r>
    </w:p>
    <w:p w14:paraId="53C3C74F" w14:textId="77777777" w:rsidR="00BF75FA" w:rsidRPr="000D654C" w:rsidRDefault="00BF75FA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</w:p>
    <w:p w14:paraId="0A755C9C" w14:textId="5D68B60B" w:rsidR="004D22CF" w:rsidRPr="00BF75FA" w:rsidRDefault="00F40B54" w:rsidP="0036745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F75FA">
        <w:rPr>
          <w:rFonts w:ascii="Arial" w:hAnsi="Arial" w:cs="Arial"/>
          <w:noProof/>
          <w:sz w:val="20"/>
          <w:szCs w:val="20"/>
        </w:rPr>
        <w:drawing>
          <wp:anchor distT="0" distB="0" distL="0" distR="0" simplePos="0" relativeHeight="251658240" behindDoc="1" locked="0" layoutInCell="1" allowOverlap="1" wp14:anchorId="3AE973B8" wp14:editId="4D263A8B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1562100" cy="274320"/>
            <wp:effectExtent l="0" t="0" r="0" b="0"/>
            <wp:wrapNone/>
            <wp:docPr id="3" name="image2.jpeg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 descr="Texto, Carta&#10;&#10;Descripción generada automáticamente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artisticPencilSketch/>
                              </a14:imgEffect>
                              <a14:imgEffect>
                                <a14:saturation sat="248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6B2AA0F" w14:textId="469BADD6" w:rsidR="00D860CF" w:rsidRPr="00BF75FA" w:rsidRDefault="00D860CF" w:rsidP="0036745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7B9064" w14:textId="77777777" w:rsidR="00D860CF" w:rsidRPr="000D654C" w:rsidRDefault="00D860CF" w:rsidP="00367452">
      <w:pPr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Firma</w:t>
      </w:r>
    </w:p>
    <w:p w14:paraId="4DE84815" w14:textId="2B6B62EB" w:rsidR="00FF5F2B" w:rsidRPr="000D654C" w:rsidRDefault="001C7648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María</w:t>
      </w:r>
      <w:r w:rsidR="00171550" w:rsidRPr="000D654C">
        <w:rPr>
          <w:rFonts w:ascii="Calibri" w:hAnsi="Calibri" w:cs="Calibri"/>
          <w:b/>
          <w:color w:val="000000" w:themeColor="text1"/>
          <w:sz w:val="18"/>
          <w:szCs w:val="18"/>
        </w:rPr>
        <w:t xml:space="preserve"> Isabel Vargas Oliveros</w:t>
      </w:r>
    </w:p>
    <w:p w14:paraId="4E87A578" w14:textId="1013426F" w:rsidR="00D860CF" w:rsidRPr="000D654C" w:rsidRDefault="00D860CF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Contratista</w:t>
      </w:r>
    </w:p>
    <w:p w14:paraId="44E3BCB1" w14:textId="27AC699A" w:rsidR="00D860CF" w:rsidRPr="000D654C" w:rsidRDefault="00D860CF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C.C. No</w:t>
      </w:r>
      <w:r w:rsidR="00FF5F2B" w:rsidRPr="000D654C">
        <w:rPr>
          <w:rFonts w:ascii="Calibri" w:hAnsi="Calibri" w:cs="Calibri"/>
          <w:b/>
          <w:color w:val="000000" w:themeColor="text1"/>
          <w:sz w:val="18"/>
          <w:szCs w:val="18"/>
        </w:rPr>
        <w:t xml:space="preserve">. </w:t>
      </w:r>
      <w:r w:rsidR="00171550" w:rsidRPr="000D654C">
        <w:rPr>
          <w:rFonts w:ascii="Calibri" w:hAnsi="Calibri" w:cs="Calibri"/>
          <w:b/>
          <w:color w:val="000000" w:themeColor="text1"/>
          <w:sz w:val="18"/>
          <w:szCs w:val="18"/>
        </w:rPr>
        <w:t>34.318.311</w:t>
      </w:r>
    </w:p>
    <w:p w14:paraId="6FCAB2CE" w14:textId="77777777" w:rsidR="00D860CF" w:rsidRPr="000D654C" w:rsidRDefault="00D860CF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</w:p>
    <w:p w14:paraId="4E3A873D" w14:textId="77777777" w:rsidR="00D860CF" w:rsidRPr="000D654C" w:rsidRDefault="00D860CF" w:rsidP="00367452">
      <w:pPr>
        <w:pStyle w:val="Sinespaciad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color w:val="000000" w:themeColor="text1"/>
          <w:sz w:val="18"/>
          <w:szCs w:val="18"/>
        </w:rPr>
        <w:t>Recibí a satisfacción:</w:t>
      </w:r>
    </w:p>
    <w:p w14:paraId="3663197C" w14:textId="77777777" w:rsidR="00D860CF" w:rsidRPr="000D654C" w:rsidRDefault="00D860CF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</w:p>
    <w:p w14:paraId="22BE9DD2" w14:textId="77777777" w:rsidR="00D860CF" w:rsidRPr="000D654C" w:rsidRDefault="00D860CF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Firma</w:t>
      </w:r>
    </w:p>
    <w:p w14:paraId="70387F5C" w14:textId="77777777" w:rsidR="00D13232" w:rsidRDefault="009655F9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Adriana Nieto Vélez</w:t>
      </w:r>
    </w:p>
    <w:p w14:paraId="3206BCE1" w14:textId="651EF8B7" w:rsidR="00D860CF" w:rsidRPr="000D654C" w:rsidRDefault="004C0EC6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 xml:space="preserve"> </w:t>
      </w:r>
      <w:r w:rsidR="00D860CF" w:rsidRPr="000D654C">
        <w:rPr>
          <w:rFonts w:ascii="Calibri" w:hAnsi="Calibri" w:cs="Calibri"/>
          <w:b/>
          <w:color w:val="000000" w:themeColor="text1"/>
          <w:sz w:val="18"/>
          <w:szCs w:val="18"/>
        </w:rPr>
        <w:t xml:space="preserve">Supervisor(a) </w:t>
      </w:r>
      <w:r w:rsidR="00D5091A" w:rsidRPr="000D654C">
        <w:rPr>
          <w:rFonts w:ascii="Calibri" w:hAnsi="Calibri" w:cs="Calibri"/>
          <w:b/>
          <w:bCs/>
          <w:color w:val="000000" w:themeColor="text1"/>
          <w:sz w:val="18"/>
          <w:szCs w:val="18"/>
          <w:lang w:val="es-ES"/>
        </w:rPr>
        <w:t>CONTRATO No. CO1.PCCNTR.7229875 de 2025</w:t>
      </w:r>
    </w:p>
    <w:p w14:paraId="70ECD75D" w14:textId="6E9341AC" w:rsidR="00B0451A" w:rsidRDefault="00FF5F2B" w:rsidP="00367452">
      <w:pPr>
        <w:pStyle w:val="Sinespaciad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0D654C">
        <w:rPr>
          <w:rFonts w:ascii="Calibri" w:hAnsi="Calibri" w:cs="Calibri"/>
          <w:b/>
          <w:color w:val="000000" w:themeColor="text1"/>
          <w:sz w:val="18"/>
          <w:szCs w:val="18"/>
        </w:rPr>
        <w:t>Profesional G0</w:t>
      </w:r>
      <w:r w:rsidR="00B22C29" w:rsidRPr="000D654C">
        <w:rPr>
          <w:rFonts w:ascii="Calibri" w:hAnsi="Calibri" w:cs="Calibri"/>
          <w:b/>
          <w:color w:val="000000" w:themeColor="text1"/>
          <w:sz w:val="18"/>
          <w:szCs w:val="18"/>
        </w:rPr>
        <w:t>1</w:t>
      </w:r>
    </w:p>
    <w:sectPr w:rsidR="00B0451A">
      <w:headerReference w:type="default" r:id="rId29"/>
      <w:footerReference w:type="default" r:id="rId30"/>
      <w:headerReference w:type="first" r:id="rId31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0FC51" w14:textId="77777777" w:rsidR="0099026C" w:rsidRDefault="0099026C">
      <w:r>
        <w:separator/>
      </w:r>
    </w:p>
  </w:endnote>
  <w:endnote w:type="continuationSeparator" w:id="0">
    <w:p w14:paraId="7279CE9D" w14:textId="77777777" w:rsidR="0099026C" w:rsidRDefault="0099026C">
      <w:r>
        <w:continuationSeparator/>
      </w:r>
    </w:p>
  </w:endnote>
  <w:endnote w:type="continuationNotice" w:id="1">
    <w:p w14:paraId="64237EA5" w14:textId="77777777" w:rsidR="0099026C" w:rsidRDefault="009902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88A9D" w14:textId="77777777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032A8BF2" w14:textId="77777777" w:rsidR="00E85AFD" w:rsidRDefault="00E85AFD">
    <w:pPr>
      <w:pStyle w:val="Piedepgina"/>
    </w:pPr>
  </w:p>
  <w:p w14:paraId="12476D67" w14:textId="67A6A547" w:rsidR="00E85AFD" w:rsidRDefault="008E6FC5" w:rsidP="008E6FC5">
    <w:pPr>
      <w:pStyle w:val="Piedepgina"/>
      <w:jc w:val="center"/>
    </w:pPr>
    <w:r>
      <w:t>GTH-F-062 V</w:t>
    </w:r>
    <w:r w:rsidR="005E3B18"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D7267" w14:textId="77777777" w:rsidR="0099026C" w:rsidRDefault="0099026C">
      <w:r>
        <w:separator/>
      </w:r>
    </w:p>
  </w:footnote>
  <w:footnote w:type="continuationSeparator" w:id="0">
    <w:p w14:paraId="60A78F32" w14:textId="77777777" w:rsidR="0099026C" w:rsidRDefault="0099026C">
      <w:r>
        <w:continuationSeparator/>
      </w:r>
    </w:p>
  </w:footnote>
  <w:footnote w:type="continuationNotice" w:id="1">
    <w:p w14:paraId="43468D22" w14:textId="77777777" w:rsidR="0099026C" w:rsidRDefault="009902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1DE08" w14:textId="788D4263" w:rsidR="00E85AFD" w:rsidRDefault="00657C44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5E38C560" wp14:editId="194BB231">
          <wp:simplePos x="0" y="0"/>
          <wp:positionH relativeFrom="margin">
            <wp:align>center</wp:align>
          </wp:positionH>
          <wp:positionV relativeFrom="paragraph">
            <wp:posOffset>8890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12AD">
      <w:rPr>
        <w:noProof/>
        <w:lang w:val="es-ES" w:eastAsia="es-ES"/>
      </w:rPr>
      <w:t xml:space="preserve"> </w:t>
    </w:r>
    <w:r w:rsidR="002D12AD"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7B2FC446" w14:textId="77777777" w:rsidR="00E85AFD" w:rsidRDefault="00E85AFD">
    <w:pPr>
      <w:pStyle w:val="Encabezado"/>
    </w:pPr>
  </w:p>
  <w:p w14:paraId="7289BCDE" w14:textId="77777777" w:rsidR="00E85AFD" w:rsidRDefault="00E85AFD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2C984" w14:textId="77777777" w:rsidR="00E85AFD" w:rsidRDefault="00E85AFD">
    <w:pPr>
      <w:pStyle w:val="Encabezado"/>
      <w:rPr>
        <w:noProof/>
        <w:lang w:val="es-ES" w:eastAsia="es-ES"/>
      </w:rPr>
    </w:pPr>
  </w:p>
  <w:p w14:paraId="42298B85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3A7A"/>
    <w:multiLevelType w:val="hybridMultilevel"/>
    <w:tmpl w:val="134A7B74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4721F"/>
    <w:multiLevelType w:val="hybridMultilevel"/>
    <w:tmpl w:val="C6F05F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52965"/>
    <w:multiLevelType w:val="multilevel"/>
    <w:tmpl w:val="96DE5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036235"/>
    <w:multiLevelType w:val="hybridMultilevel"/>
    <w:tmpl w:val="C41025F4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4D71"/>
    <w:multiLevelType w:val="hybridMultilevel"/>
    <w:tmpl w:val="B76885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316FA"/>
    <w:multiLevelType w:val="hybridMultilevel"/>
    <w:tmpl w:val="9CC001DE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D2C3F"/>
    <w:multiLevelType w:val="hybridMultilevel"/>
    <w:tmpl w:val="58540E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63DBA"/>
    <w:multiLevelType w:val="hybridMultilevel"/>
    <w:tmpl w:val="8D7C7406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C1F025B"/>
    <w:multiLevelType w:val="hybridMultilevel"/>
    <w:tmpl w:val="22D48F1C"/>
    <w:lvl w:ilvl="0" w:tplc="EAECE5DA">
      <w:start w:val="12"/>
      <w:numFmt w:val="bullet"/>
      <w:lvlText w:val="-"/>
      <w:lvlJc w:val="left"/>
      <w:pPr>
        <w:ind w:left="765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3FF31EB"/>
    <w:multiLevelType w:val="hybridMultilevel"/>
    <w:tmpl w:val="36608B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B018D"/>
    <w:multiLevelType w:val="hybridMultilevel"/>
    <w:tmpl w:val="674AE7CC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5E6142"/>
    <w:multiLevelType w:val="multilevel"/>
    <w:tmpl w:val="E10E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5549B4"/>
    <w:multiLevelType w:val="hybridMultilevel"/>
    <w:tmpl w:val="E15C232E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0E1E9C"/>
    <w:multiLevelType w:val="hybridMultilevel"/>
    <w:tmpl w:val="8462351A"/>
    <w:lvl w:ilvl="0" w:tplc="EAECE5D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7D6C6584"/>
    <w:multiLevelType w:val="hybridMultilevel"/>
    <w:tmpl w:val="ADA2CB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628921">
    <w:abstractNumId w:val="14"/>
  </w:num>
  <w:num w:numId="2" w16cid:durableId="1782145682">
    <w:abstractNumId w:val="9"/>
  </w:num>
  <w:num w:numId="3" w16cid:durableId="592586619">
    <w:abstractNumId w:val="12"/>
  </w:num>
  <w:num w:numId="4" w16cid:durableId="984428499">
    <w:abstractNumId w:val="13"/>
  </w:num>
  <w:num w:numId="5" w16cid:durableId="859516024">
    <w:abstractNumId w:val="5"/>
  </w:num>
  <w:num w:numId="6" w16cid:durableId="1302887957">
    <w:abstractNumId w:val="7"/>
  </w:num>
  <w:num w:numId="7" w16cid:durableId="154566403">
    <w:abstractNumId w:val="15"/>
  </w:num>
  <w:num w:numId="8" w16cid:durableId="1424758531">
    <w:abstractNumId w:val="1"/>
  </w:num>
  <w:num w:numId="9" w16cid:durableId="572469528">
    <w:abstractNumId w:val="4"/>
  </w:num>
  <w:num w:numId="10" w16cid:durableId="1434472725">
    <w:abstractNumId w:val="10"/>
  </w:num>
  <w:num w:numId="11" w16cid:durableId="1469545299">
    <w:abstractNumId w:val="2"/>
  </w:num>
  <w:num w:numId="12" w16cid:durableId="1210722365">
    <w:abstractNumId w:val="11"/>
  </w:num>
  <w:num w:numId="13" w16cid:durableId="1629117247">
    <w:abstractNumId w:val="6"/>
  </w:num>
  <w:num w:numId="14" w16cid:durableId="1535657042">
    <w:abstractNumId w:val="8"/>
  </w:num>
  <w:num w:numId="15" w16cid:durableId="262228152">
    <w:abstractNumId w:val="0"/>
  </w:num>
  <w:num w:numId="16" w16cid:durableId="850800749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2589"/>
    <w:rsid w:val="0000274F"/>
    <w:rsid w:val="000053A7"/>
    <w:rsid w:val="00006E54"/>
    <w:rsid w:val="0000748C"/>
    <w:rsid w:val="0001553E"/>
    <w:rsid w:val="00026585"/>
    <w:rsid w:val="00030865"/>
    <w:rsid w:val="000363A6"/>
    <w:rsid w:val="000370CC"/>
    <w:rsid w:val="00037C05"/>
    <w:rsid w:val="00040FAE"/>
    <w:rsid w:val="0004398F"/>
    <w:rsid w:val="0004713A"/>
    <w:rsid w:val="00050920"/>
    <w:rsid w:val="00051253"/>
    <w:rsid w:val="000529A8"/>
    <w:rsid w:val="00053A9E"/>
    <w:rsid w:val="00055C57"/>
    <w:rsid w:val="000574DE"/>
    <w:rsid w:val="000609AD"/>
    <w:rsid w:val="000636BD"/>
    <w:rsid w:val="000677B0"/>
    <w:rsid w:val="00070271"/>
    <w:rsid w:val="00072364"/>
    <w:rsid w:val="000723BD"/>
    <w:rsid w:val="00074FC6"/>
    <w:rsid w:val="00082D10"/>
    <w:rsid w:val="00083869"/>
    <w:rsid w:val="000919F8"/>
    <w:rsid w:val="000923DD"/>
    <w:rsid w:val="00097300"/>
    <w:rsid w:val="000A011B"/>
    <w:rsid w:val="000A235B"/>
    <w:rsid w:val="000A2AD6"/>
    <w:rsid w:val="000A6615"/>
    <w:rsid w:val="000A77D0"/>
    <w:rsid w:val="000B05B0"/>
    <w:rsid w:val="000B2045"/>
    <w:rsid w:val="000B279C"/>
    <w:rsid w:val="000C56CB"/>
    <w:rsid w:val="000D0EB0"/>
    <w:rsid w:val="000D128A"/>
    <w:rsid w:val="000D1844"/>
    <w:rsid w:val="000D18EB"/>
    <w:rsid w:val="000D289D"/>
    <w:rsid w:val="000D411A"/>
    <w:rsid w:val="000D654C"/>
    <w:rsid w:val="000D6B12"/>
    <w:rsid w:val="000E1004"/>
    <w:rsid w:val="000E6920"/>
    <w:rsid w:val="000E69C6"/>
    <w:rsid w:val="000E779B"/>
    <w:rsid w:val="000F5BCC"/>
    <w:rsid w:val="000F6539"/>
    <w:rsid w:val="00101111"/>
    <w:rsid w:val="00103BCE"/>
    <w:rsid w:val="0010405F"/>
    <w:rsid w:val="001049B7"/>
    <w:rsid w:val="00104A23"/>
    <w:rsid w:val="001063D0"/>
    <w:rsid w:val="0011424B"/>
    <w:rsid w:val="0011781A"/>
    <w:rsid w:val="00120115"/>
    <w:rsid w:val="00120883"/>
    <w:rsid w:val="0012116F"/>
    <w:rsid w:val="00122BEA"/>
    <w:rsid w:val="00122DA8"/>
    <w:rsid w:val="00122DD7"/>
    <w:rsid w:val="00125733"/>
    <w:rsid w:val="00127B4C"/>
    <w:rsid w:val="0013078F"/>
    <w:rsid w:val="00131591"/>
    <w:rsid w:val="0013260E"/>
    <w:rsid w:val="00135186"/>
    <w:rsid w:val="00135589"/>
    <w:rsid w:val="00135B32"/>
    <w:rsid w:val="00135D99"/>
    <w:rsid w:val="001360D9"/>
    <w:rsid w:val="001364F4"/>
    <w:rsid w:val="0014022E"/>
    <w:rsid w:val="00142959"/>
    <w:rsid w:val="001432CE"/>
    <w:rsid w:val="001474A5"/>
    <w:rsid w:val="00147816"/>
    <w:rsid w:val="00150240"/>
    <w:rsid w:val="0015079A"/>
    <w:rsid w:val="001508BC"/>
    <w:rsid w:val="00151FDD"/>
    <w:rsid w:val="00154C12"/>
    <w:rsid w:val="00155307"/>
    <w:rsid w:val="00156DD5"/>
    <w:rsid w:val="00156E7D"/>
    <w:rsid w:val="00157B08"/>
    <w:rsid w:val="00157E5F"/>
    <w:rsid w:val="00161C36"/>
    <w:rsid w:val="00164DB3"/>
    <w:rsid w:val="001662AE"/>
    <w:rsid w:val="001706BB"/>
    <w:rsid w:val="0017098E"/>
    <w:rsid w:val="00171550"/>
    <w:rsid w:val="00171966"/>
    <w:rsid w:val="001738E4"/>
    <w:rsid w:val="001836D1"/>
    <w:rsid w:val="00186B80"/>
    <w:rsid w:val="0019184A"/>
    <w:rsid w:val="001919E0"/>
    <w:rsid w:val="0019265D"/>
    <w:rsid w:val="00196C49"/>
    <w:rsid w:val="00196F91"/>
    <w:rsid w:val="001B16C8"/>
    <w:rsid w:val="001B1CE2"/>
    <w:rsid w:val="001B7C4B"/>
    <w:rsid w:val="001C40ED"/>
    <w:rsid w:val="001C46F0"/>
    <w:rsid w:val="001C5DFA"/>
    <w:rsid w:val="001C6440"/>
    <w:rsid w:val="001C7648"/>
    <w:rsid w:val="001D0F56"/>
    <w:rsid w:val="001D53B6"/>
    <w:rsid w:val="001D7A32"/>
    <w:rsid w:val="001D7B6C"/>
    <w:rsid w:val="001E1576"/>
    <w:rsid w:val="001E1ADB"/>
    <w:rsid w:val="001E2911"/>
    <w:rsid w:val="001E4637"/>
    <w:rsid w:val="001E4E95"/>
    <w:rsid w:val="001E5A14"/>
    <w:rsid w:val="001F0474"/>
    <w:rsid w:val="001F523D"/>
    <w:rsid w:val="001F58E3"/>
    <w:rsid w:val="001F70C5"/>
    <w:rsid w:val="001F7B4C"/>
    <w:rsid w:val="0020604A"/>
    <w:rsid w:val="00210A08"/>
    <w:rsid w:val="00211A1E"/>
    <w:rsid w:val="00216753"/>
    <w:rsid w:val="00217BEE"/>
    <w:rsid w:val="002204B4"/>
    <w:rsid w:val="00220C4E"/>
    <w:rsid w:val="00223879"/>
    <w:rsid w:val="00224F49"/>
    <w:rsid w:val="00225DE8"/>
    <w:rsid w:val="00226265"/>
    <w:rsid w:val="00231546"/>
    <w:rsid w:val="00233DC4"/>
    <w:rsid w:val="0023601D"/>
    <w:rsid w:val="00236082"/>
    <w:rsid w:val="00236272"/>
    <w:rsid w:val="00251809"/>
    <w:rsid w:val="0025337F"/>
    <w:rsid w:val="0025659F"/>
    <w:rsid w:val="00260ED3"/>
    <w:rsid w:val="00262433"/>
    <w:rsid w:val="00264C0C"/>
    <w:rsid w:val="00265483"/>
    <w:rsid w:val="002671A2"/>
    <w:rsid w:val="00277A6C"/>
    <w:rsid w:val="0028551B"/>
    <w:rsid w:val="002861B7"/>
    <w:rsid w:val="00286E3A"/>
    <w:rsid w:val="002932EC"/>
    <w:rsid w:val="0029451B"/>
    <w:rsid w:val="00295B99"/>
    <w:rsid w:val="00296571"/>
    <w:rsid w:val="002A460F"/>
    <w:rsid w:val="002B0B37"/>
    <w:rsid w:val="002B563D"/>
    <w:rsid w:val="002B6EAC"/>
    <w:rsid w:val="002C2428"/>
    <w:rsid w:val="002C7AC2"/>
    <w:rsid w:val="002D12AD"/>
    <w:rsid w:val="002D2E2B"/>
    <w:rsid w:val="002D5675"/>
    <w:rsid w:val="002D5D15"/>
    <w:rsid w:val="002E1AD7"/>
    <w:rsid w:val="002E4EFE"/>
    <w:rsid w:val="002E6DB3"/>
    <w:rsid w:val="002E75C4"/>
    <w:rsid w:val="002F09BD"/>
    <w:rsid w:val="002F1DA2"/>
    <w:rsid w:val="002F4659"/>
    <w:rsid w:val="002F553A"/>
    <w:rsid w:val="00301A66"/>
    <w:rsid w:val="00305EAB"/>
    <w:rsid w:val="00306C7A"/>
    <w:rsid w:val="00311159"/>
    <w:rsid w:val="003113AE"/>
    <w:rsid w:val="003129C6"/>
    <w:rsid w:val="0031448E"/>
    <w:rsid w:val="00316ADE"/>
    <w:rsid w:val="003232D5"/>
    <w:rsid w:val="00324B65"/>
    <w:rsid w:val="003269B4"/>
    <w:rsid w:val="00330D1D"/>
    <w:rsid w:val="003325DB"/>
    <w:rsid w:val="003400C2"/>
    <w:rsid w:val="00340D45"/>
    <w:rsid w:val="00341E7E"/>
    <w:rsid w:val="00345611"/>
    <w:rsid w:val="003464CC"/>
    <w:rsid w:val="00347F31"/>
    <w:rsid w:val="00353F85"/>
    <w:rsid w:val="00355ABD"/>
    <w:rsid w:val="00357076"/>
    <w:rsid w:val="00361EE1"/>
    <w:rsid w:val="00362846"/>
    <w:rsid w:val="00365C23"/>
    <w:rsid w:val="00367452"/>
    <w:rsid w:val="00370AE4"/>
    <w:rsid w:val="00371336"/>
    <w:rsid w:val="00373574"/>
    <w:rsid w:val="00374F3D"/>
    <w:rsid w:val="003750AB"/>
    <w:rsid w:val="00377D6E"/>
    <w:rsid w:val="00381A92"/>
    <w:rsid w:val="00382FA4"/>
    <w:rsid w:val="00391BCF"/>
    <w:rsid w:val="003946B7"/>
    <w:rsid w:val="003A10CD"/>
    <w:rsid w:val="003A20AC"/>
    <w:rsid w:val="003A4332"/>
    <w:rsid w:val="003A57DA"/>
    <w:rsid w:val="003A6E42"/>
    <w:rsid w:val="003A706D"/>
    <w:rsid w:val="003B17CC"/>
    <w:rsid w:val="003B1904"/>
    <w:rsid w:val="003B2D70"/>
    <w:rsid w:val="003B2FA3"/>
    <w:rsid w:val="003B3708"/>
    <w:rsid w:val="003B6A59"/>
    <w:rsid w:val="003C0199"/>
    <w:rsid w:val="003C0A92"/>
    <w:rsid w:val="003C21F4"/>
    <w:rsid w:val="003C244C"/>
    <w:rsid w:val="003C2FF2"/>
    <w:rsid w:val="003C56AF"/>
    <w:rsid w:val="003D16AD"/>
    <w:rsid w:val="003D2039"/>
    <w:rsid w:val="003D5D86"/>
    <w:rsid w:val="003D7289"/>
    <w:rsid w:val="003E32B8"/>
    <w:rsid w:val="003F379D"/>
    <w:rsid w:val="003F57E4"/>
    <w:rsid w:val="003F5C8B"/>
    <w:rsid w:val="003F603A"/>
    <w:rsid w:val="00400865"/>
    <w:rsid w:val="00400D09"/>
    <w:rsid w:val="0040168E"/>
    <w:rsid w:val="004028D9"/>
    <w:rsid w:val="004103D9"/>
    <w:rsid w:val="0041191E"/>
    <w:rsid w:val="00411DC3"/>
    <w:rsid w:val="00412AA4"/>
    <w:rsid w:val="004136B0"/>
    <w:rsid w:val="00414D63"/>
    <w:rsid w:val="00417843"/>
    <w:rsid w:val="004227C6"/>
    <w:rsid w:val="00424F50"/>
    <w:rsid w:val="00426A45"/>
    <w:rsid w:val="004320E0"/>
    <w:rsid w:val="00432E8F"/>
    <w:rsid w:val="00434135"/>
    <w:rsid w:val="00437919"/>
    <w:rsid w:val="00441719"/>
    <w:rsid w:val="004422AB"/>
    <w:rsid w:val="0044292F"/>
    <w:rsid w:val="00442B8E"/>
    <w:rsid w:val="00444D10"/>
    <w:rsid w:val="00445D0B"/>
    <w:rsid w:val="004479A1"/>
    <w:rsid w:val="00447B4E"/>
    <w:rsid w:val="00453315"/>
    <w:rsid w:val="00455B98"/>
    <w:rsid w:val="00464354"/>
    <w:rsid w:val="0046726F"/>
    <w:rsid w:val="004703BE"/>
    <w:rsid w:val="004712C7"/>
    <w:rsid w:val="004716B3"/>
    <w:rsid w:val="00473B1A"/>
    <w:rsid w:val="00480564"/>
    <w:rsid w:val="00480EEE"/>
    <w:rsid w:val="00485D42"/>
    <w:rsid w:val="004867C2"/>
    <w:rsid w:val="0049103F"/>
    <w:rsid w:val="00491801"/>
    <w:rsid w:val="00493F70"/>
    <w:rsid w:val="004956B1"/>
    <w:rsid w:val="004A2EE6"/>
    <w:rsid w:val="004A40BC"/>
    <w:rsid w:val="004A44CC"/>
    <w:rsid w:val="004B2B03"/>
    <w:rsid w:val="004B2C70"/>
    <w:rsid w:val="004C0630"/>
    <w:rsid w:val="004C0EC6"/>
    <w:rsid w:val="004C1F72"/>
    <w:rsid w:val="004C4AB1"/>
    <w:rsid w:val="004C5EC5"/>
    <w:rsid w:val="004D0D7C"/>
    <w:rsid w:val="004D0ED9"/>
    <w:rsid w:val="004D22CF"/>
    <w:rsid w:val="004D334F"/>
    <w:rsid w:val="004D43C9"/>
    <w:rsid w:val="004E59B2"/>
    <w:rsid w:val="0050006C"/>
    <w:rsid w:val="005058E5"/>
    <w:rsid w:val="00505FA1"/>
    <w:rsid w:val="00511CE9"/>
    <w:rsid w:val="005132AF"/>
    <w:rsid w:val="005172E2"/>
    <w:rsid w:val="00521CF8"/>
    <w:rsid w:val="00527E11"/>
    <w:rsid w:val="0053232B"/>
    <w:rsid w:val="00532A5E"/>
    <w:rsid w:val="00541086"/>
    <w:rsid w:val="005437E0"/>
    <w:rsid w:val="00546FA8"/>
    <w:rsid w:val="0055021D"/>
    <w:rsid w:val="005505CE"/>
    <w:rsid w:val="00553469"/>
    <w:rsid w:val="00556E67"/>
    <w:rsid w:val="00560F5D"/>
    <w:rsid w:val="0056176A"/>
    <w:rsid w:val="00563BC7"/>
    <w:rsid w:val="00572327"/>
    <w:rsid w:val="00575DC4"/>
    <w:rsid w:val="0058114A"/>
    <w:rsid w:val="005816BA"/>
    <w:rsid w:val="005818D5"/>
    <w:rsid w:val="0059005A"/>
    <w:rsid w:val="005917CD"/>
    <w:rsid w:val="00592F8A"/>
    <w:rsid w:val="00596518"/>
    <w:rsid w:val="005977C3"/>
    <w:rsid w:val="005A08B1"/>
    <w:rsid w:val="005A2B39"/>
    <w:rsid w:val="005A3F07"/>
    <w:rsid w:val="005A69F2"/>
    <w:rsid w:val="005B47BB"/>
    <w:rsid w:val="005B5290"/>
    <w:rsid w:val="005C1716"/>
    <w:rsid w:val="005C375E"/>
    <w:rsid w:val="005C5E4E"/>
    <w:rsid w:val="005D04DA"/>
    <w:rsid w:val="005D0949"/>
    <w:rsid w:val="005D2665"/>
    <w:rsid w:val="005D3551"/>
    <w:rsid w:val="005D373F"/>
    <w:rsid w:val="005D45FC"/>
    <w:rsid w:val="005D469A"/>
    <w:rsid w:val="005E0AA4"/>
    <w:rsid w:val="005E2B79"/>
    <w:rsid w:val="005E3B18"/>
    <w:rsid w:val="005F2D9B"/>
    <w:rsid w:val="005F3BB3"/>
    <w:rsid w:val="005F4B43"/>
    <w:rsid w:val="005F77B0"/>
    <w:rsid w:val="00602F51"/>
    <w:rsid w:val="006038F1"/>
    <w:rsid w:val="00604921"/>
    <w:rsid w:val="006064FF"/>
    <w:rsid w:val="00610945"/>
    <w:rsid w:val="00610E54"/>
    <w:rsid w:val="00613B09"/>
    <w:rsid w:val="00614921"/>
    <w:rsid w:val="0061581F"/>
    <w:rsid w:val="006159EE"/>
    <w:rsid w:val="006162E0"/>
    <w:rsid w:val="00617118"/>
    <w:rsid w:val="00621CDA"/>
    <w:rsid w:val="006250F1"/>
    <w:rsid w:val="006322AC"/>
    <w:rsid w:val="00633165"/>
    <w:rsid w:val="00634B4B"/>
    <w:rsid w:val="00640EFB"/>
    <w:rsid w:val="00641A73"/>
    <w:rsid w:val="006456DC"/>
    <w:rsid w:val="006459A1"/>
    <w:rsid w:val="006517B1"/>
    <w:rsid w:val="00652143"/>
    <w:rsid w:val="0065301B"/>
    <w:rsid w:val="0065542D"/>
    <w:rsid w:val="0065683A"/>
    <w:rsid w:val="00657C44"/>
    <w:rsid w:val="00661595"/>
    <w:rsid w:val="00663242"/>
    <w:rsid w:val="0066481F"/>
    <w:rsid w:val="00665291"/>
    <w:rsid w:val="006654A8"/>
    <w:rsid w:val="006655D4"/>
    <w:rsid w:val="006665D9"/>
    <w:rsid w:val="00671467"/>
    <w:rsid w:val="00673E41"/>
    <w:rsid w:val="006826EE"/>
    <w:rsid w:val="006877B1"/>
    <w:rsid w:val="00687E5F"/>
    <w:rsid w:val="00691888"/>
    <w:rsid w:val="00694AD8"/>
    <w:rsid w:val="006966B5"/>
    <w:rsid w:val="00697D7F"/>
    <w:rsid w:val="006A228E"/>
    <w:rsid w:val="006A40A9"/>
    <w:rsid w:val="006B3872"/>
    <w:rsid w:val="006B5F0E"/>
    <w:rsid w:val="006B696A"/>
    <w:rsid w:val="006B7BFE"/>
    <w:rsid w:val="006C007C"/>
    <w:rsid w:val="006C007E"/>
    <w:rsid w:val="006C0968"/>
    <w:rsid w:val="006D0B63"/>
    <w:rsid w:val="006D718E"/>
    <w:rsid w:val="006E24C9"/>
    <w:rsid w:val="006E42EB"/>
    <w:rsid w:val="006E5952"/>
    <w:rsid w:val="006E77A8"/>
    <w:rsid w:val="006F1B6F"/>
    <w:rsid w:val="006F38C1"/>
    <w:rsid w:val="006F39DE"/>
    <w:rsid w:val="006F4905"/>
    <w:rsid w:val="006F51B9"/>
    <w:rsid w:val="006F539F"/>
    <w:rsid w:val="006F54A2"/>
    <w:rsid w:val="006F6B28"/>
    <w:rsid w:val="00702A01"/>
    <w:rsid w:val="0070333B"/>
    <w:rsid w:val="00703634"/>
    <w:rsid w:val="00704E49"/>
    <w:rsid w:val="007059A4"/>
    <w:rsid w:val="007068E7"/>
    <w:rsid w:val="00707F86"/>
    <w:rsid w:val="00710356"/>
    <w:rsid w:val="0071129B"/>
    <w:rsid w:val="00713646"/>
    <w:rsid w:val="00715B55"/>
    <w:rsid w:val="00716241"/>
    <w:rsid w:val="00721316"/>
    <w:rsid w:val="00723C98"/>
    <w:rsid w:val="00726012"/>
    <w:rsid w:val="00727240"/>
    <w:rsid w:val="00733BA3"/>
    <w:rsid w:val="00734AE7"/>
    <w:rsid w:val="00740B3E"/>
    <w:rsid w:val="00741C6B"/>
    <w:rsid w:val="007420AD"/>
    <w:rsid w:val="00742769"/>
    <w:rsid w:val="00742B90"/>
    <w:rsid w:val="007431DF"/>
    <w:rsid w:val="00745776"/>
    <w:rsid w:val="00750E01"/>
    <w:rsid w:val="00751F84"/>
    <w:rsid w:val="0075453C"/>
    <w:rsid w:val="00755101"/>
    <w:rsid w:val="007556E5"/>
    <w:rsid w:val="007610A6"/>
    <w:rsid w:val="007614AC"/>
    <w:rsid w:val="00762253"/>
    <w:rsid w:val="00764280"/>
    <w:rsid w:val="00764C30"/>
    <w:rsid w:val="00776C76"/>
    <w:rsid w:val="00787E74"/>
    <w:rsid w:val="00793987"/>
    <w:rsid w:val="007A3919"/>
    <w:rsid w:val="007B6E45"/>
    <w:rsid w:val="007B780C"/>
    <w:rsid w:val="007C03E1"/>
    <w:rsid w:val="007C0C8D"/>
    <w:rsid w:val="007C2EB8"/>
    <w:rsid w:val="007C31F8"/>
    <w:rsid w:val="007D0CD3"/>
    <w:rsid w:val="007D226E"/>
    <w:rsid w:val="007D38D1"/>
    <w:rsid w:val="007D56A1"/>
    <w:rsid w:val="007E023C"/>
    <w:rsid w:val="007E58F2"/>
    <w:rsid w:val="007E62DA"/>
    <w:rsid w:val="007F4FCD"/>
    <w:rsid w:val="007F58FD"/>
    <w:rsid w:val="007F6724"/>
    <w:rsid w:val="007F7550"/>
    <w:rsid w:val="00807EDE"/>
    <w:rsid w:val="0081412B"/>
    <w:rsid w:val="008200A2"/>
    <w:rsid w:val="00823DBC"/>
    <w:rsid w:val="008339CF"/>
    <w:rsid w:val="00834B7F"/>
    <w:rsid w:val="008352CD"/>
    <w:rsid w:val="008371B0"/>
    <w:rsid w:val="0083742C"/>
    <w:rsid w:val="00837CBD"/>
    <w:rsid w:val="00842FC6"/>
    <w:rsid w:val="00844B0C"/>
    <w:rsid w:val="00847722"/>
    <w:rsid w:val="008507F5"/>
    <w:rsid w:val="0085413D"/>
    <w:rsid w:val="008551BB"/>
    <w:rsid w:val="008567DB"/>
    <w:rsid w:val="008623D7"/>
    <w:rsid w:val="00864901"/>
    <w:rsid w:val="008667C0"/>
    <w:rsid w:val="00867E19"/>
    <w:rsid w:val="00872BAA"/>
    <w:rsid w:val="00874209"/>
    <w:rsid w:val="0088244C"/>
    <w:rsid w:val="008848DD"/>
    <w:rsid w:val="008878A3"/>
    <w:rsid w:val="008A5A38"/>
    <w:rsid w:val="008A7731"/>
    <w:rsid w:val="008A7BE9"/>
    <w:rsid w:val="008B6166"/>
    <w:rsid w:val="008B643B"/>
    <w:rsid w:val="008B6B2F"/>
    <w:rsid w:val="008B7754"/>
    <w:rsid w:val="008D510E"/>
    <w:rsid w:val="008D554D"/>
    <w:rsid w:val="008D597C"/>
    <w:rsid w:val="008E1BAC"/>
    <w:rsid w:val="008E335B"/>
    <w:rsid w:val="008E45C1"/>
    <w:rsid w:val="008E6FC5"/>
    <w:rsid w:val="008E7BA0"/>
    <w:rsid w:val="008F2149"/>
    <w:rsid w:val="008F5505"/>
    <w:rsid w:val="008F626A"/>
    <w:rsid w:val="009001B9"/>
    <w:rsid w:val="00903E3D"/>
    <w:rsid w:val="00904A98"/>
    <w:rsid w:val="00905001"/>
    <w:rsid w:val="00907ED6"/>
    <w:rsid w:val="00915ABC"/>
    <w:rsid w:val="00916FE0"/>
    <w:rsid w:val="00923763"/>
    <w:rsid w:val="00923823"/>
    <w:rsid w:val="0092403A"/>
    <w:rsid w:val="00926423"/>
    <w:rsid w:val="00941B09"/>
    <w:rsid w:val="00943DA6"/>
    <w:rsid w:val="00944A19"/>
    <w:rsid w:val="00945CD7"/>
    <w:rsid w:val="009510F7"/>
    <w:rsid w:val="00956E1B"/>
    <w:rsid w:val="009655F9"/>
    <w:rsid w:val="00971F20"/>
    <w:rsid w:val="009750E4"/>
    <w:rsid w:val="00982756"/>
    <w:rsid w:val="0099026C"/>
    <w:rsid w:val="00990DCA"/>
    <w:rsid w:val="00996ADA"/>
    <w:rsid w:val="00996D44"/>
    <w:rsid w:val="00996DE2"/>
    <w:rsid w:val="009A0C77"/>
    <w:rsid w:val="009A1159"/>
    <w:rsid w:val="009A243D"/>
    <w:rsid w:val="009A3514"/>
    <w:rsid w:val="009B25A3"/>
    <w:rsid w:val="009B6B7F"/>
    <w:rsid w:val="009C10D8"/>
    <w:rsid w:val="009C2622"/>
    <w:rsid w:val="009C294D"/>
    <w:rsid w:val="009C71A6"/>
    <w:rsid w:val="009D1E2F"/>
    <w:rsid w:val="009D3278"/>
    <w:rsid w:val="009E0A98"/>
    <w:rsid w:val="009E0EDC"/>
    <w:rsid w:val="009E15CE"/>
    <w:rsid w:val="009E202E"/>
    <w:rsid w:val="009E2C20"/>
    <w:rsid w:val="009F52CA"/>
    <w:rsid w:val="009F5E24"/>
    <w:rsid w:val="00A04BD1"/>
    <w:rsid w:val="00A04DDA"/>
    <w:rsid w:val="00A0680B"/>
    <w:rsid w:val="00A068E9"/>
    <w:rsid w:val="00A06A2B"/>
    <w:rsid w:val="00A07AC8"/>
    <w:rsid w:val="00A23C4B"/>
    <w:rsid w:val="00A36BEB"/>
    <w:rsid w:val="00A419D8"/>
    <w:rsid w:val="00A43E10"/>
    <w:rsid w:val="00A453A6"/>
    <w:rsid w:val="00A45D2E"/>
    <w:rsid w:val="00A4620F"/>
    <w:rsid w:val="00A464B0"/>
    <w:rsid w:val="00A47B10"/>
    <w:rsid w:val="00A519A7"/>
    <w:rsid w:val="00A52E78"/>
    <w:rsid w:val="00A57DDC"/>
    <w:rsid w:val="00A61002"/>
    <w:rsid w:val="00A61F1C"/>
    <w:rsid w:val="00A63563"/>
    <w:rsid w:val="00A659AA"/>
    <w:rsid w:val="00A70615"/>
    <w:rsid w:val="00A73779"/>
    <w:rsid w:val="00A743AB"/>
    <w:rsid w:val="00A75DFA"/>
    <w:rsid w:val="00A92BA3"/>
    <w:rsid w:val="00A93608"/>
    <w:rsid w:val="00A972DF"/>
    <w:rsid w:val="00AA0DE0"/>
    <w:rsid w:val="00AB0306"/>
    <w:rsid w:val="00AC14EB"/>
    <w:rsid w:val="00AC2F01"/>
    <w:rsid w:val="00AC5A6D"/>
    <w:rsid w:val="00AC7203"/>
    <w:rsid w:val="00AD2C00"/>
    <w:rsid w:val="00AD3A63"/>
    <w:rsid w:val="00AE24FF"/>
    <w:rsid w:val="00AE5F8A"/>
    <w:rsid w:val="00AF6CFD"/>
    <w:rsid w:val="00AF70A6"/>
    <w:rsid w:val="00B005A3"/>
    <w:rsid w:val="00B0451A"/>
    <w:rsid w:val="00B045B1"/>
    <w:rsid w:val="00B11634"/>
    <w:rsid w:val="00B227BA"/>
    <w:rsid w:val="00B22C29"/>
    <w:rsid w:val="00B31036"/>
    <w:rsid w:val="00B31A02"/>
    <w:rsid w:val="00B32756"/>
    <w:rsid w:val="00B35953"/>
    <w:rsid w:val="00B35D34"/>
    <w:rsid w:val="00B457AB"/>
    <w:rsid w:val="00B47AA0"/>
    <w:rsid w:val="00B54F1F"/>
    <w:rsid w:val="00B55DF6"/>
    <w:rsid w:val="00B606F2"/>
    <w:rsid w:val="00B60A2C"/>
    <w:rsid w:val="00B6206F"/>
    <w:rsid w:val="00B62AFD"/>
    <w:rsid w:val="00B73DD3"/>
    <w:rsid w:val="00B740F8"/>
    <w:rsid w:val="00B90E07"/>
    <w:rsid w:val="00B913EA"/>
    <w:rsid w:val="00B925B4"/>
    <w:rsid w:val="00B959B2"/>
    <w:rsid w:val="00BA0048"/>
    <w:rsid w:val="00BA059A"/>
    <w:rsid w:val="00BA3A69"/>
    <w:rsid w:val="00BA3ECC"/>
    <w:rsid w:val="00BA4428"/>
    <w:rsid w:val="00BA72EE"/>
    <w:rsid w:val="00BA7813"/>
    <w:rsid w:val="00BA7CAC"/>
    <w:rsid w:val="00BB0C05"/>
    <w:rsid w:val="00BB184D"/>
    <w:rsid w:val="00BB1A87"/>
    <w:rsid w:val="00BB367F"/>
    <w:rsid w:val="00BC76D5"/>
    <w:rsid w:val="00BD356D"/>
    <w:rsid w:val="00BD3F22"/>
    <w:rsid w:val="00BD5D32"/>
    <w:rsid w:val="00BD65C3"/>
    <w:rsid w:val="00BD667D"/>
    <w:rsid w:val="00BD69AA"/>
    <w:rsid w:val="00BE1E84"/>
    <w:rsid w:val="00BE42DE"/>
    <w:rsid w:val="00BE6F18"/>
    <w:rsid w:val="00BF428B"/>
    <w:rsid w:val="00BF622E"/>
    <w:rsid w:val="00BF75FA"/>
    <w:rsid w:val="00C10B70"/>
    <w:rsid w:val="00C1503A"/>
    <w:rsid w:val="00C17318"/>
    <w:rsid w:val="00C17CD7"/>
    <w:rsid w:val="00C21819"/>
    <w:rsid w:val="00C21A4C"/>
    <w:rsid w:val="00C2336A"/>
    <w:rsid w:val="00C24D68"/>
    <w:rsid w:val="00C3031E"/>
    <w:rsid w:val="00C31B22"/>
    <w:rsid w:val="00C34DD9"/>
    <w:rsid w:val="00C36285"/>
    <w:rsid w:val="00C3717B"/>
    <w:rsid w:val="00C407AB"/>
    <w:rsid w:val="00C41F0B"/>
    <w:rsid w:val="00C4326D"/>
    <w:rsid w:val="00C43E71"/>
    <w:rsid w:val="00C44375"/>
    <w:rsid w:val="00C520DA"/>
    <w:rsid w:val="00C52AFD"/>
    <w:rsid w:val="00C5476C"/>
    <w:rsid w:val="00C56094"/>
    <w:rsid w:val="00C6160B"/>
    <w:rsid w:val="00C6319F"/>
    <w:rsid w:val="00C6519D"/>
    <w:rsid w:val="00C66B0E"/>
    <w:rsid w:val="00C72E4F"/>
    <w:rsid w:val="00C7558E"/>
    <w:rsid w:val="00C76CEF"/>
    <w:rsid w:val="00C80B63"/>
    <w:rsid w:val="00C84947"/>
    <w:rsid w:val="00C851CE"/>
    <w:rsid w:val="00C91940"/>
    <w:rsid w:val="00C926FB"/>
    <w:rsid w:val="00C9518F"/>
    <w:rsid w:val="00C96CB6"/>
    <w:rsid w:val="00C97A2A"/>
    <w:rsid w:val="00CA2292"/>
    <w:rsid w:val="00CA2DE6"/>
    <w:rsid w:val="00CC08B3"/>
    <w:rsid w:val="00CC0981"/>
    <w:rsid w:val="00CC0AD8"/>
    <w:rsid w:val="00CC4E96"/>
    <w:rsid w:val="00CD3EA7"/>
    <w:rsid w:val="00CD4847"/>
    <w:rsid w:val="00CD5A3D"/>
    <w:rsid w:val="00CD63E4"/>
    <w:rsid w:val="00CD6D2B"/>
    <w:rsid w:val="00CD7C40"/>
    <w:rsid w:val="00CD7EA7"/>
    <w:rsid w:val="00CE63CB"/>
    <w:rsid w:val="00CE7B18"/>
    <w:rsid w:val="00CF1863"/>
    <w:rsid w:val="00CF1BF5"/>
    <w:rsid w:val="00CF5CE6"/>
    <w:rsid w:val="00D000F0"/>
    <w:rsid w:val="00D01B0C"/>
    <w:rsid w:val="00D03D68"/>
    <w:rsid w:val="00D106EA"/>
    <w:rsid w:val="00D13232"/>
    <w:rsid w:val="00D14D05"/>
    <w:rsid w:val="00D15B05"/>
    <w:rsid w:val="00D20339"/>
    <w:rsid w:val="00D21CF8"/>
    <w:rsid w:val="00D22F44"/>
    <w:rsid w:val="00D2596D"/>
    <w:rsid w:val="00D26392"/>
    <w:rsid w:val="00D26E9A"/>
    <w:rsid w:val="00D304DE"/>
    <w:rsid w:val="00D360AF"/>
    <w:rsid w:val="00D5091A"/>
    <w:rsid w:val="00D5488E"/>
    <w:rsid w:val="00D56F8B"/>
    <w:rsid w:val="00D576E4"/>
    <w:rsid w:val="00D64111"/>
    <w:rsid w:val="00D72A97"/>
    <w:rsid w:val="00D7380B"/>
    <w:rsid w:val="00D77018"/>
    <w:rsid w:val="00D80BDA"/>
    <w:rsid w:val="00D83B11"/>
    <w:rsid w:val="00D85443"/>
    <w:rsid w:val="00D85E46"/>
    <w:rsid w:val="00D860CF"/>
    <w:rsid w:val="00D91B27"/>
    <w:rsid w:val="00D929B2"/>
    <w:rsid w:val="00D965F3"/>
    <w:rsid w:val="00D96BDD"/>
    <w:rsid w:val="00DA5767"/>
    <w:rsid w:val="00DB1B0F"/>
    <w:rsid w:val="00DB36E7"/>
    <w:rsid w:val="00DB7059"/>
    <w:rsid w:val="00DC0E0E"/>
    <w:rsid w:val="00DC121A"/>
    <w:rsid w:val="00DC212D"/>
    <w:rsid w:val="00DC3593"/>
    <w:rsid w:val="00DC479C"/>
    <w:rsid w:val="00DC4B94"/>
    <w:rsid w:val="00DC67DC"/>
    <w:rsid w:val="00DD33B0"/>
    <w:rsid w:val="00DD4E59"/>
    <w:rsid w:val="00DD5962"/>
    <w:rsid w:val="00DD6D5F"/>
    <w:rsid w:val="00DE2FC4"/>
    <w:rsid w:val="00DE6C5D"/>
    <w:rsid w:val="00DE7E14"/>
    <w:rsid w:val="00DF2990"/>
    <w:rsid w:val="00DF490A"/>
    <w:rsid w:val="00E01376"/>
    <w:rsid w:val="00E0225B"/>
    <w:rsid w:val="00E02E3B"/>
    <w:rsid w:val="00E055FA"/>
    <w:rsid w:val="00E070EF"/>
    <w:rsid w:val="00E13CFF"/>
    <w:rsid w:val="00E15E6C"/>
    <w:rsid w:val="00E2453A"/>
    <w:rsid w:val="00E27AC5"/>
    <w:rsid w:val="00E3329E"/>
    <w:rsid w:val="00E41A79"/>
    <w:rsid w:val="00E439D9"/>
    <w:rsid w:val="00E44CDD"/>
    <w:rsid w:val="00E4560C"/>
    <w:rsid w:val="00E47787"/>
    <w:rsid w:val="00E50418"/>
    <w:rsid w:val="00E62364"/>
    <w:rsid w:val="00E63152"/>
    <w:rsid w:val="00E6479F"/>
    <w:rsid w:val="00E675C6"/>
    <w:rsid w:val="00E715DC"/>
    <w:rsid w:val="00E7169D"/>
    <w:rsid w:val="00E71C2D"/>
    <w:rsid w:val="00E72155"/>
    <w:rsid w:val="00E80A52"/>
    <w:rsid w:val="00E8260A"/>
    <w:rsid w:val="00E8297D"/>
    <w:rsid w:val="00E837D7"/>
    <w:rsid w:val="00E85476"/>
    <w:rsid w:val="00E85AFD"/>
    <w:rsid w:val="00E9186C"/>
    <w:rsid w:val="00E968CD"/>
    <w:rsid w:val="00E97890"/>
    <w:rsid w:val="00EA24A6"/>
    <w:rsid w:val="00EA6707"/>
    <w:rsid w:val="00EB0526"/>
    <w:rsid w:val="00EB0885"/>
    <w:rsid w:val="00EB661C"/>
    <w:rsid w:val="00EC23A4"/>
    <w:rsid w:val="00EC3542"/>
    <w:rsid w:val="00EC7430"/>
    <w:rsid w:val="00EC79C6"/>
    <w:rsid w:val="00ED39BA"/>
    <w:rsid w:val="00ED46DE"/>
    <w:rsid w:val="00ED5636"/>
    <w:rsid w:val="00ED5B8F"/>
    <w:rsid w:val="00ED6D96"/>
    <w:rsid w:val="00EE2288"/>
    <w:rsid w:val="00EF7EE5"/>
    <w:rsid w:val="00F01574"/>
    <w:rsid w:val="00F07F19"/>
    <w:rsid w:val="00F117A9"/>
    <w:rsid w:val="00F13E29"/>
    <w:rsid w:val="00F1529A"/>
    <w:rsid w:val="00F15A55"/>
    <w:rsid w:val="00F16B47"/>
    <w:rsid w:val="00F175FE"/>
    <w:rsid w:val="00F222AF"/>
    <w:rsid w:val="00F2461E"/>
    <w:rsid w:val="00F25ACC"/>
    <w:rsid w:val="00F31482"/>
    <w:rsid w:val="00F36315"/>
    <w:rsid w:val="00F40B54"/>
    <w:rsid w:val="00F423AA"/>
    <w:rsid w:val="00F44577"/>
    <w:rsid w:val="00F4726A"/>
    <w:rsid w:val="00F53A10"/>
    <w:rsid w:val="00F54C2B"/>
    <w:rsid w:val="00F61936"/>
    <w:rsid w:val="00F61CCE"/>
    <w:rsid w:val="00F62AFE"/>
    <w:rsid w:val="00F63D9C"/>
    <w:rsid w:val="00F7368B"/>
    <w:rsid w:val="00F750B5"/>
    <w:rsid w:val="00F75AAB"/>
    <w:rsid w:val="00F75B1A"/>
    <w:rsid w:val="00F7748E"/>
    <w:rsid w:val="00F836B1"/>
    <w:rsid w:val="00F87BD3"/>
    <w:rsid w:val="00F9637D"/>
    <w:rsid w:val="00F97B8F"/>
    <w:rsid w:val="00FA38D4"/>
    <w:rsid w:val="00FA6055"/>
    <w:rsid w:val="00FA644B"/>
    <w:rsid w:val="00FA74F9"/>
    <w:rsid w:val="00FA762B"/>
    <w:rsid w:val="00FB121D"/>
    <w:rsid w:val="00FB155A"/>
    <w:rsid w:val="00FB2687"/>
    <w:rsid w:val="00FC184C"/>
    <w:rsid w:val="00FD19A9"/>
    <w:rsid w:val="00FD1C32"/>
    <w:rsid w:val="00FD2B3A"/>
    <w:rsid w:val="00FD2E99"/>
    <w:rsid w:val="00FD4366"/>
    <w:rsid w:val="00FD50D4"/>
    <w:rsid w:val="00FD6937"/>
    <w:rsid w:val="00FE4236"/>
    <w:rsid w:val="00FE5E22"/>
    <w:rsid w:val="00FF070D"/>
    <w:rsid w:val="00FF11DC"/>
    <w:rsid w:val="00FF125F"/>
    <w:rsid w:val="00FF5F2B"/>
    <w:rsid w:val="47A310D4"/>
    <w:rsid w:val="7943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77526F"/>
  <w15:docId w15:val="{7F9D8223-D022-4E34-BE84-2A32E5F2E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159"/>
    <w:rPr>
      <w:rFonts w:ascii="Times New Roman" w:eastAsia="Times New Roman" w:hAnsi="Times New Roman"/>
      <w:sz w:val="24"/>
      <w:szCs w:val="24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after="200" w:line="360" w:lineRule="auto"/>
      <w:jc w:val="center"/>
      <w:outlineLvl w:val="0"/>
    </w:pPr>
    <w:rPr>
      <w:rFonts w:ascii="Calibri" w:eastAsia="Calibri" w:hAnsi="Calibri" w:cs="Arial"/>
      <w:b/>
      <w:color w:val="262626"/>
      <w:sz w:val="28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after="200"/>
      <w:jc w:val="center"/>
      <w:outlineLvl w:val="1"/>
    </w:pPr>
    <w:rPr>
      <w:rFonts w:ascii="Calibri" w:eastAsia="Calibri" w:hAnsi="Calibri" w:cs="Arial"/>
      <w:color w:val="262626"/>
      <w:sz w:val="22"/>
      <w:lang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Pr>
      <w:rFonts w:ascii="Calibri" w:eastAsia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extoindependiente">
    <w:name w:val="Body Text"/>
    <w:basedOn w:val="Normal"/>
    <w:link w:val="TextoindependienteCar"/>
    <w:uiPriority w:val="99"/>
    <w:unhideWhenUsed/>
    <w:rsid w:val="008E6FC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E6FC5"/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F836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9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1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5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5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7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10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711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8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50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2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72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532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1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ena4-my.sharepoint.com/:f:/r/personal/mivargaso_sena_edu_co/Documents/CONTRATO%20ETICOS%20SERRANO%202024/FACTURACION%20OC%20133692%20ETICOS%20SERRANO?csf=1&amp;web=1&amp;e=Vhg4iU" TargetMode="External"/><Relationship Id="rId18" Type="http://schemas.openxmlformats.org/officeDocument/2006/relationships/hyperlink" Target="https://sena4-my.sharepoint.com/:f:/r/personal/vallesma_sena_edu_co/Documents/2024%20equipo/2024/PAGOS%202024/CONTRATOS%202024/ETICOS%20SERRANO?csf=1&amp;web=1&amp;e=VePMMy" TargetMode="External"/><Relationship Id="rId26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hyperlink" Target="https://sena4-my.sharepoint.com/:f:/r/personal/vallesma_sena_edu_co/Documents/2024%20equipo/2024/PAGOS%202024/CONTRATOS%202024/ETICOS%20SERRANO?csf=1&amp;web=1&amp;e=VePMMy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sena4-my.sharepoint.com/:f:/r/personal/mivargaso_sena_edu_co/Documents/CONTRATO%20ETICOS%20SERRANO%202024?csf=1&amp;web=1&amp;e=yWGt1y" TargetMode="External"/><Relationship Id="rId17" Type="http://schemas.openxmlformats.org/officeDocument/2006/relationships/hyperlink" Target="https://sena4-my.sharepoint.com/:f:/r/personal/vallesma_sena_edu_co/Documents/2024%20equipo/2024/PAGOS%202024/CONTRATOS%202024?csf=1&amp;web=1&amp;e=Dj4G4w" TargetMode="External"/><Relationship Id="rId25" Type="http://schemas.openxmlformats.org/officeDocument/2006/relationships/hyperlink" Target="https://sena4-my.sharepoint.com/:x:/r/personal/mivargaso_sena_edu_co/Documents/RELACION%20REEMBOLSOS%20RECIBIDOS%20DESDE%20ENERO%20DEL%202025%20AL%2031%20DE%20DICIEMBRE%20A%20MARZO%2031%20DEL%202025%20ULTIMO.xlsx?d=wdff6b9907bd7496bb427516a3ed6db33&amp;csf=1&amp;web=1&amp;e=lwY12V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sena4-my.sharepoint.com/:f:/r/personal/mivargaso_sena_edu_co/Documents/CONTRATO%20ETICOS%20SERRANO%202024/FACTURACION%20OC%20133692%20ETICOS%20SERRANO/GLOSAS?csf=1&amp;web=1&amp;e=6s9lyQ" TargetMode="External"/><Relationship Id="rId20" Type="http://schemas.openxmlformats.org/officeDocument/2006/relationships/hyperlink" Target="https://sena4-my.sharepoint.com/:f:/r/personal/vallesma_sena_edu_co/Documents/2024%20equipo/2024/PAGOS%202024/CONTRATOS%202024?csf=1&amp;web=1&amp;e=Dj4G4w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mensaje_alerta(%222083%22)" TargetMode="External"/><Relationship Id="rId24" Type="http://schemas.openxmlformats.org/officeDocument/2006/relationships/hyperlink" Target="https://sma.sena.edu.co/portal/html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sena4-my.sharepoint.com/:f:/r/personal/mivargaso_sena_edu_co/Documents/CONTRATO%20ETICOS%20SERRANO%202024/FACTURACION%20OC%20133692%20ETICOS%20SERRANO?csf=1&amp;web=1&amp;e=zlOmb0" TargetMode="External"/><Relationship Id="rId23" Type="http://schemas.openxmlformats.org/officeDocument/2006/relationships/hyperlink" Target="https://sma.sena.edu.co/portal/html/" TargetMode="External"/><Relationship Id="rId28" Type="http://schemas.microsoft.com/office/2007/relationships/hdphoto" Target="media/hdphoto1.wdp"/><Relationship Id="rId10" Type="http://schemas.openxmlformats.org/officeDocument/2006/relationships/endnotes" Target="endnotes.xml"/><Relationship Id="rId19" Type="http://schemas.openxmlformats.org/officeDocument/2006/relationships/hyperlink" Target="https://sena4-my.sharepoint.com/:f:/r/personal/vallesma_sena_edu_co/Documents/2024%20equipo/2024/PAGOS%202024/CONTRATOS%202024/ETICOS%20SERRANO/2.%20OC%20133692?csf=1&amp;web=1&amp;e=z2cw1f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ena4-my.sharepoint.com/:f:/r/personal/mivargaso_sena_edu_co/Documents/CONTRATO%20ETICOS%20SERRANO%202024?csf=1&amp;web=1&amp;e=tO4kqb" TargetMode="External"/><Relationship Id="rId22" Type="http://schemas.openxmlformats.org/officeDocument/2006/relationships/hyperlink" Target="https://sena4-my.sharepoint.com/:f:/r/personal/vallesma_sena_edu_co/Documents/2024%20equipo/2024/PAGOS%202024/CONTRATOS%202024/ETICOS%20SERRANO/2.%20OC%20133692?csf=1&amp;web=1&amp;e=z2cw1f" TargetMode="External"/><Relationship Id="rId27" Type="http://schemas.openxmlformats.org/officeDocument/2006/relationships/image" Target="media/image2.pn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634D213C56F44EA3B5CAE9BE3F6BBB" ma:contentTypeVersion="14" ma:contentTypeDescription="Create a new document." ma:contentTypeScope="" ma:versionID="a86c10cb31a87b634cf1728b60aba259">
  <xsd:schema xmlns:xsd="http://www.w3.org/2001/XMLSchema" xmlns:xs="http://www.w3.org/2001/XMLSchema" xmlns:p="http://schemas.microsoft.com/office/2006/metadata/properties" xmlns:ns3="744e7932-2352-4c3d-ac69-b0ca7d79293a" xmlns:ns4="12c6bec3-9899-4174-9ccf-1a249641e6fb" targetNamespace="http://schemas.microsoft.com/office/2006/metadata/properties" ma:root="true" ma:fieldsID="5003d110c870b7002e37ae3f73f1038b" ns3:_="" ns4:_="">
    <xsd:import namespace="744e7932-2352-4c3d-ac69-b0ca7d79293a"/>
    <xsd:import namespace="12c6bec3-9899-4174-9ccf-1a249641e6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e7932-2352-4c3d-ac69-b0ca7d792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6bec3-9899-4174-9ccf-1a249641e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44e7932-2352-4c3d-ac69-b0ca7d79293a" xsi:nil="true"/>
  </documentManagement>
</p:properties>
</file>

<file path=customXml/itemProps1.xml><?xml version="1.0" encoding="utf-8"?>
<ds:datastoreItem xmlns:ds="http://schemas.openxmlformats.org/officeDocument/2006/customXml" ds:itemID="{7CF8D33A-C2DB-44C7-9BCC-00F4D8D30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A30A5-D925-47EF-8180-CE0C8CC891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F49D30-4271-4CFD-82F2-802D0AD37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e7932-2352-4c3d-ac69-b0ca7d79293a"/>
    <ds:schemaRef ds:uri="12c6bec3-9899-4174-9ccf-1a249641e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12EAB8-29EA-495E-81C4-955F7C1C8CE8}">
  <ds:schemaRefs>
    <ds:schemaRef ds:uri="http://schemas.microsoft.com/office/2006/metadata/properties"/>
    <ds:schemaRef ds:uri="http://schemas.microsoft.com/office/infopath/2007/PartnerControls"/>
    <ds:schemaRef ds:uri="744e7932-2352-4c3d-ac69-b0ca7d7929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2927</TotalTime>
  <Pages>7</Pages>
  <Words>2598</Words>
  <Characters>14292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Maria Isabel Vargas Oliveros</cp:lastModifiedBy>
  <cp:revision>232</cp:revision>
  <cp:lastPrinted>2022-12-12T19:46:00Z</cp:lastPrinted>
  <dcterms:created xsi:type="dcterms:W3CDTF">2025-02-14T01:24:00Z</dcterms:created>
  <dcterms:modified xsi:type="dcterms:W3CDTF">2025-05-16T03:01:00Z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0x010100FB634D213C56F44EA3B5CAE9BE3F6BBB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2024-12-11T00:45:13Z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dcc1e9c2-1202-4514-bec6-6859e85b710e</vt:lpwstr>
  </property>
  <property fmtid="{D5CDD505-2E9C-101B-9397-08002B2CF9AE}" pid="9" name="MSIP_Label_fc111285-cafa-4fc9-8a9a-bd902089b24f_ContentBits">
    <vt:lpwstr>0</vt:lpwstr>
  </property>
</Properties>
</file>